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E1586" w14:textId="77777777" w:rsidR="000D152A" w:rsidRDefault="003A0787" w:rsidP="00B80F2E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6A31A4" wp14:editId="4EFF3FD0">
                <wp:simplePos x="0" y="0"/>
                <wp:positionH relativeFrom="column">
                  <wp:posOffset>4756785</wp:posOffset>
                </wp:positionH>
                <wp:positionV relativeFrom="paragraph">
                  <wp:posOffset>-280035</wp:posOffset>
                </wp:positionV>
                <wp:extent cx="1440180" cy="594360"/>
                <wp:effectExtent l="7620" t="9525" r="952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2FB46" w14:textId="77777777" w:rsidR="00DF2B44" w:rsidRPr="00755357" w:rsidRDefault="00DF2B44" w:rsidP="00755357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755357"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6A31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4.55pt;margin-top:-22.05pt;width:113.4pt;height:46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" strokecolor="white">
                <v:textbox>
                  <w:txbxContent>
                    <w:p w14:paraId="6BC2FB46" w14:textId="77777777" w:rsidR="00DF2B44" w:rsidRPr="00755357" w:rsidRDefault="00DF2B44" w:rsidP="00755357">
                      <w:pPr>
                        <w:jc w:val="right"/>
                        <w:rPr>
                          <w:b/>
                        </w:rPr>
                      </w:pPr>
                      <w:r w:rsidRPr="00755357"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lt-LT"/>
        </w:rPr>
        <w:drawing>
          <wp:inline distT="0" distB="0" distL="0" distR="0" wp14:anchorId="313FE33C" wp14:editId="7AFD3203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CA088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E1735A2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B71527B" w14:textId="77777777" w:rsidR="000D152A" w:rsidRPr="00B80F2E" w:rsidRDefault="000D152A" w:rsidP="00B80F2E">
      <w:pPr>
        <w:overflowPunct w:val="0"/>
        <w:autoSpaceDE w:val="0"/>
        <w:autoSpaceDN w:val="0"/>
        <w:adjustRightInd w:val="0"/>
        <w:jc w:val="center"/>
      </w:pPr>
    </w:p>
    <w:p w14:paraId="35760F3A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D32F60C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 xml:space="preserve">ANYKŠČIŲ </w:t>
      </w:r>
      <w:r w:rsidR="002808DB">
        <w:rPr>
          <w:b/>
          <w:caps/>
        </w:rPr>
        <w:t>rajono  savivaldybės</w:t>
      </w:r>
      <w:r w:rsidR="0053239E">
        <w:rPr>
          <w:b/>
          <w:caps/>
        </w:rPr>
        <w:t xml:space="preserve"> tarybos sprendimo 2014 m. kovo 27</w:t>
      </w:r>
      <w:r w:rsidR="00EE301A">
        <w:rPr>
          <w:b/>
          <w:caps/>
        </w:rPr>
        <w:t xml:space="preserve"> </w:t>
      </w:r>
      <w:r w:rsidR="0053239E">
        <w:rPr>
          <w:b/>
          <w:caps/>
        </w:rPr>
        <w:t>d. Nr. 1-ts-129 „dėl</w:t>
      </w:r>
      <w:r w:rsidR="002808DB">
        <w:rPr>
          <w:b/>
          <w:caps/>
        </w:rPr>
        <w:t xml:space="preserve"> </w:t>
      </w:r>
      <w:r>
        <w:rPr>
          <w:b/>
          <w:caps/>
        </w:rPr>
        <w:t xml:space="preserve">LIUDVIKOS IR STANISLOVO </w:t>
      </w:r>
      <w:r w:rsidR="00B80F2E">
        <w:rPr>
          <w:b/>
          <w:caps/>
        </w:rPr>
        <w:t>DIDŽIULIŲ VIEŠOSIOS BIBLIOTEKOS</w:t>
      </w:r>
      <w:r>
        <w:rPr>
          <w:b/>
          <w:caps/>
        </w:rPr>
        <w:t xml:space="preserve"> TEIKIAM</w:t>
      </w:r>
      <w:r w:rsidR="0053239E">
        <w:rPr>
          <w:b/>
          <w:caps/>
        </w:rPr>
        <w:t>Ų PASLAUGŲ ĮKAINIŲ PATVIRTINIMO“ pakeitimo</w:t>
      </w:r>
    </w:p>
    <w:p w14:paraId="7715D2E4" w14:textId="77777777" w:rsidR="000D152A" w:rsidRPr="00B80F2E" w:rsidRDefault="000D152A" w:rsidP="00B80F2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B487F4C" w14:textId="77777777" w:rsidR="000D152A" w:rsidRDefault="00B12913" w:rsidP="00B80F2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201210">
          <w:t>20</w:t>
        </w:r>
        <w:r w:rsidR="00A523B5">
          <w:t>22</w:t>
        </w:r>
        <w:r w:rsidR="00201210">
          <w:t xml:space="preserve"> m. </w:t>
        </w:r>
        <w:r w:rsidR="00160276">
          <w:t xml:space="preserve">birželio   </w:t>
        </w:r>
        <w:r w:rsidR="00A523B5">
          <w:t xml:space="preserve">    </w:t>
        </w:r>
        <w:r w:rsidR="00201210">
          <w:t xml:space="preserve"> </w:t>
        </w:r>
        <w:r w:rsidR="000D152A">
          <w:t>d.</w:t>
        </w:r>
      </w:fldSimple>
      <w:r w:rsidR="000D152A">
        <w:t xml:space="preserve"> Nr. 1-</w:t>
      </w:r>
      <w:r w:rsidR="00A523B5">
        <w:t>T-</w:t>
      </w:r>
    </w:p>
    <w:p w14:paraId="474853DC" w14:textId="77777777" w:rsidR="000D152A" w:rsidRDefault="000D152A" w:rsidP="00B80F2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3CC6032D" w14:textId="77777777" w:rsidR="000D152A" w:rsidRDefault="000D152A" w:rsidP="000D152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1374B08A" w14:textId="77777777" w:rsidR="000D152A" w:rsidRDefault="00271875" w:rsidP="00A523B5">
      <w:pPr>
        <w:pStyle w:val="Pagrindinistekstas"/>
        <w:spacing w:line="360" w:lineRule="auto"/>
        <w:ind w:firstLine="720"/>
      </w:pPr>
      <w:r>
        <w:tab/>
      </w:r>
      <w:r w:rsidR="000D152A">
        <w:t xml:space="preserve">Vadovaudamasi Lietuvos Respublikos vietos savivaldos </w:t>
      </w:r>
      <w:r w:rsidR="000D152A" w:rsidRPr="008C3F08">
        <w:t>įstatymo 16 straipsnio 2 dalies 37 p</w:t>
      </w:r>
      <w:r w:rsidR="00F27485">
        <w:t xml:space="preserve">unktu ir 18 straipsnio 1 dalimi </w:t>
      </w:r>
      <w:r w:rsidR="00EE5D66">
        <w:t>bei</w:t>
      </w:r>
      <w:r w:rsidR="00A23AB2">
        <w:t xml:space="preserve"> </w:t>
      </w:r>
      <w:r w:rsidR="000D152A">
        <w:t>atsižvelgdama</w:t>
      </w:r>
      <w:r w:rsidR="00030973">
        <w:t xml:space="preserve"> į Anykščių turizmo ir verslo informacijos centro direktorės 2022 m. sausio 18 d. įsakymą Nr.</w:t>
      </w:r>
      <w:r w:rsidR="009C6CA8">
        <w:t xml:space="preserve"> S-7</w:t>
      </w:r>
      <w:r w:rsidR="00030973">
        <w:t xml:space="preserve"> „Dėl Anykštėno kortelės išdavimo ir naudojimo tvarkos aprašo patvirtinimo</w:t>
      </w:r>
      <w:r w:rsidR="0035656C">
        <w:t>“</w:t>
      </w:r>
      <w:r w:rsidR="00030973">
        <w:t>,</w:t>
      </w:r>
      <w:r w:rsidR="000D152A">
        <w:t xml:space="preserve"> į Liudvikos ir Stanislovo Didžiulių viešosios bibliotekos direktoriaus </w:t>
      </w:r>
      <w:r w:rsidR="00A523B5">
        <w:t>202</w:t>
      </w:r>
      <w:r w:rsidR="00F0615E">
        <w:t>2</w:t>
      </w:r>
      <w:r w:rsidR="000D152A">
        <w:t xml:space="preserve"> m.</w:t>
      </w:r>
      <w:r w:rsidR="00201210">
        <w:t xml:space="preserve"> </w:t>
      </w:r>
      <w:r w:rsidR="00F0615E">
        <w:t>birželio 7</w:t>
      </w:r>
      <w:r w:rsidR="00FC7DAA">
        <w:t xml:space="preserve"> d. raštą Nr. </w:t>
      </w:r>
      <w:r w:rsidR="000D152A">
        <w:t>SD-</w:t>
      </w:r>
      <w:r w:rsidR="00F0615E">
        <w:t>122</w:t>
      </w:r>
      <w:r w:rsidR="000D152A">
        <w:t xml:space="preserve"> „Dėl </w:t>
      </w:r>
      <w:r w:rsidR="00A523B5">
        <w:t xml:space="preserve">mokamų paslaugų </w:t>
      </w:r>
      <w:r w:rsidR="001573E0">
        <w:t>sąrašo papildymo</w:t>
      </w:r>
      <w:r w:rsidR="00201210">
        <w:t>“</w:t>
      </w:r>
      <w:r w:rsidR="000D152A">
        <w:t>, Anykščių  rajono savivaldybės taryba</w:t>
      </w:r>
      <w:r w:rsidR="00A523B5">
        <w:t xml:space="preserve"> </w:t>
      </w:r>
      <w:r w:rsidR="000D152A">
        <w:t>n u s p r e n d ž i a:</w:t>
      </w:r>
    </w:p>
    <w:p w14:paraId="7EA553C7" w14:textId="77777777" w:rsidR="00454DBA" w:rsidRDefault="00271875" w:rsidP="00271875">
      <w:pPr>
        <w:pStyle w:val="Pagrindinistekstas"/>
        <w:spacing w:line="360" w:lineRule="auto"/>
      </w:pPr>
      <w:r>
        <w:rPr>
          <w:color w:val="FF0000"/>
        </w:rPr>
        <w:tab/>
      </w:r>
      <w:r w:rsidRPr="00271875">
        <w:t>1. Pakeisti Anykščių rajono savivaldybės Liudvikos ir Stanislovo Didžiulių viešosios bibliotekos teikiamų paslaugų įkainius, patvirtintus Anykščių rajono savivaldybės tarybos 2014 m. kovo 27 d. sprendimo </w:t>
      </w:r>
      <w:hyperlink r:id="rId9" w:history="1">
        <w:r w:rsidRPr="00271875">
          <w:rPr>
            <w:rStyle w:val="Hipersaitas"/>
            <w:color w:val="auto"/>
            <w:u w:val="none"/>
          </w:rPr>
          <w:t>Nr. 1-TS-129 </w:t>
        </w:r>
      </w:hyperlink>
      <w:r w:rsidRPr="00271875">
        <w:t>„Dėl Anykščių rajono savivaldybės Liudvikos ir Stanislovo Didžiulių viešosios bibliotekos teikiamų paslaugų įkainių patvirtinimo“:</w:t>
      </w:r>
    </w:p>
    <w:p w14:paraId="278BFB98" w14:textId="77777777" w:rsidR="00271875" w:rsidRDefault="00271875" w:rsidP="00271875">
      <w:pPr>
        <w:pStyle w:val="Pagrindinistekstas"/>
        <w:spacing w:line="360" w:lineRule="auto"/>
      </w:pPr>
      <w:r>
        <w:tab/>
        <w:t xml:space="preserve">1.1. papildydyti nauju punktu: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643"/>
        <w:gridCol w:w="1582"/>
        <w:gridCol w:w="2427"/>
        <w:gridCol w:w="1352"/>
      </w:tblGrid>
      <w:tr w:rsidR="00271875" w:rsidRPr="00271875" w14:paraId="6AE0CF6B" w14:textId="77777777" w:rsidTr="009540F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B43" w14:textId="77777777" w:rsidR="004E10B8" w:rsidRDefault="004E10B8" w:rsidP="00985E61">
            <w:pPr>
              <w:rPr>
                <w:lang w:val="en-US"/>
              </w:rPr>
            </w:pPr>
          </w:p>
          <w:p w14:paraId="6A65A965" w14:textId="77777777" w:rsidR="00271875" w:rsidRPr="00271875" w:rsidRDefault="00271875" w:rsidP="00985E61">
            <w:pPr>
              <w:rPr>
                <w:lang w:val="en-US"/>
              </w:rPr>
            </w:pPr>
            <w:r w:rsidRPr="00271875">
              <w:rPr>
                <w:lang w:val="en-US"/>
              </w:rPr>
              <w:t>28.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2A6" w14:textId="77777777" w:rsidR="004E10B8" w:rsidRDefault="004E10B8" w:rsidP="00985E61"/>
          <w:p w14:paraId="4F40F6EA" w14:textId="77777777" w:rsidR="00271875" w:rsidRPr="00271875" w:rsidRDefault="00271875" w:rsidP="00985E61">
            <w:r w:rsidRPr="00271875">
              <w:t>Seminarų, konferencijų ir kitų renginių organizavimas ir aptarnavimas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C55" w14:textId="77777777" w:rsidR="00271875" w:rsidRPr="00271875" w:rsidRDefault="00271875" w:rsidP="00985E61"/>
          <w:p w14:paraId="54DBDCE1" w14:textId="77777777" w:rsidR="00271875" w:rsidRPr="00271875" w:rsidRDefault="00271875" w:rsidP="00985E61"/>
          <w:p w14:paraId="11B57FD4" w14:textId="77777777" w:rsidR="00271875" w:rsidRPr="00271875" w:rsidRDefault="00434C3E" w:rsidP="00985E61">
            <w:r>
              <w:t xml:space="preserve">       </w:t>
            </w:r>
            <w:r w:rsidR="00271875" w:rsidRPr="00271875">
              <w:t xml:space="preserve">1 val.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48E" w14:textId="77777777" w:rsidR="00271875" w:rsidRPr="00271875" w:rsidRDefault="00271875" w:rsidP="00985E61">
            <w:r w:rsidRPr="00271875">
              <w:t>20 EUR (darbo dienomis);</w:t>
            </w:r>
          </w:p>
          <w:p w14:paraId="3CB6D2CC" w14:textId="77777777" w:rsidR="00271875" w:rsidRPr="00271875" w:rsidRDefault="00271875" w:rsidP="00985E61"/>
          <w:p w14:paraId="4CC1B5A6" w14:textId="77777777" w:rsidR="00271875" w:rsidRPr="00271875" w:rsidRDefault="00271875" w:rsidP="00985E61">
            <w:r w:rsidRPr="00271875">
              <w:t>30 EUR (poilsio ir švenčių dienomis)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7D78" w14:textId="77777777" w:rsidR="004E10B8" w:rsidRDefault="00FF5E0F" w:rsidP="00985E61">
            <w:r>
              <w:t>15</w:t>
            </w:r>
            <w:r w:rsidR="009540FF">
              <w:t xml:space="preserve"> EUR</w:t>
            </w:r>
          </w:p>
          <w:p w14:paraId="6374281A" w14:textId="77777777" w:rsidR="00271875" w:rsidRDefault="00271875" w:rsidP="00985E61"/>
          <w:p w14:paraId="7A336088" w14:textId="77777777" w:rsidR="009540FF" w:rsidRDefault="009540FF" w:rsidP="00985E61"/>
          <w:p w14:paraId="200B419C" w14:textId="77777777" w:rsidR="009540FF" w:rsidRPr="00271875" w:rsidRDefault="00FF5E0F" w:rsidP="00985E61">
            <w:r>
              <w:t>25</w:t>
            </w:r>
            <w:r w:rsidR="009540FF">
              <w:t xml:space="preserve"> EUR</w:t>
            </w:r>
          </w:p>
        </w:tc>
      </w:tr>
    </w:tbl>
    <w:p w14:paraId="4D821C3A" w14:textId="77777777" w:rsidR="00271875" w:rsidRPr="00271875" w:rsidRDefault="00271875" w:rsidP="00271875">
      <w:pPr>
        <w:pStyle w:val="Pagrindinistekstas"/>
        <w:spacing w:line="360" w:lineRule="auto"/>
      </w:pPr>
    </w:p>
    <w:p w14:paraId="1381CDB1" w14:textId="77777777" w:rsidR="009E2511" w:rsidRDefault="009E2511" w:rsidP="00A523B5">
      <w:pPr>
        <w:pStyle w:val="Pagrindinistekstas"/>
        <w:spacing w:line="360" w:lineRule="auto"/>
        <w:ind w:left="720"/>
      </w:pPr>
      <w:r w:rsidRPr="009E2511">
        <w:t> </w:t>
      </w:r>
      <w:r w:rsidR="00C4512D">
        <w:t xml:space="preserve">   </w:t>
      </w:r>
      <w:r w:rsidRPr="009E2511">
        <w:t>Šis sprendimas skelbiamas Teisės aktų registre</w:t>
      </w:r>
      <w:r>
        <w:t>.</w:t>
      </w:r>
    </w:p>
    <w:p w14:paraId="75BCB300" w14:textId="77777777" w:rsidR="0053239E" w:rsidRDefault="0053239E" w:rsidP="00DC6DE5">
      <w:pPr>
        <w:pStyle w:val="Pagrindinistekstas"/>
        <w:tabs>
          <w:tab w:val="right" w:pos="9638"/>
        </w:tabs>
        <w:spacing w:after="120" w:line="360" w:lineRule="auto"/>
        <w:jc w:val="left"/>
      </w:pPr>
    </w:p>
    <w:p w14:paraId="632BED93" w14:textId="77777777" w:rsidR="0053239E" w:rsidRDefault="0053239E" w:rsidP="00DC6DE5">
      <w:pPr>
        <w:pStyle w:val="Pagrindinistekstas"/>
        <w:tabs>
          <w:tab w:val="right" w:pos="9638"/>
        </w:tabs>
        <w:spacing w:after="120" w:line="360" w:lineRule="auto"/>
        <w:jc w:val="left"/>
      </w:pPr>
    </w:p>
    <w:p w14:paraId="274613DE" w14:textId="77777777" w:rsidR="000D152A" w:rsidRDefault="00DC6DE5" w:rsidP="00DC6DE5">
      <w:pPr>
        <w:pStyle w:val="Pagrindinistekstas"/>
        <w:tabs>
          <w:tab w:val="right" w:pos="9638"/>
        </w:tabs>
        <w:spacing w:after="120" w:line="360" w:lineRule="auto"/>
        <w:jc w:val="left"/>
      </w:pPr>
      <w:r>
        <w:t>Meras</w:t>
      </w:r>
      <w:r>
        <w:tab/>
        <w:t>Sigutis Obelevičius</w:t>
      </w:r>
    </w:p>
    <w:p w14:paraId="467501F7" w14:textId="77777777" w:rsidR="00AF0748" w:rsidRDefault="00AF0748" w:rsidP="00DC6DE5">
      <w:pPr>
        <w:pStyle w:val="Pagrindinistekstas"/>
        <w:tabs>
          <w:tab w:val="right" w:pos="9638"/>
        </w:tabs>
        <w:spacing w:after="120" w:line="360" w:lineRule="auto"/>
        <w:jc w:val="center"/>
      </w:pPr>
    </w:p>
    <w:p w14:paraId="11D9442A" w14:textId="77777777" w:rsidR="00AF0748" w:rsidRDefault="00AF0748" w:rsidP="00DC6DE5">
      <w:pPr>
        <w:pStyle w:val="Pagrindinistekstas"/>
        <w:tabs>
          <w:tab w:val="right" w:pos="9638"/>
        </w:tabs>
        <w:spacing w:after="120" w:line="360" w:lineRule="auto"/>
        <w:jc w:val="center"/>
      </w:pPr>
    </w:p>
    <w:p w14:paraId="5718B428" w14:textId="77777777" w:rsidR="00F27485" w:rsidRDefault="00F27485" w:rsidP="00DC6DE5">
      <w:pPr>
        <w:pStyle w:val="Pagrindinistekstas"/>
        <w:tabs>
          <w:tab w:val="right" w:pos="9638"/>
        </w:tabs>
        <w:spacing w:after="120" w:line="360" w:lineRule="auto"/>
        <w:jc w:val="center"/>
      </w:pPr>
    </w:p>
    <w:p w14:paraId="69C44582" w14:textId="77777777" w:rsidR="00EE301A" w:rsidRPr="00A3449B" w:rsidRDefault="00EE301A" w:rsidP="00EE301A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EE301A">
        <w:rPr>
          <w:b/>
        </w:rPr>
        <w:lastRenderedPageBreak/>
        <w:t>SAVIVALDYBĖS TARYBOS SPRENDIMO 2014 M. KOVO 27 D. NR. 1-TS-129 „DĖL LIUDVIKOS IR STANISLOVO DIDŽIULIŲ VIEŠOSIOS BIBLIOTEKOS TEIKIAMŲ PASLAUGŲ ĮKAINIŲ PATVIRTINIMO“ PAKEITIMO</w:t>
      </w:r>
      <w:r w:rsidR="001E331C">
        <w:rPr>
          <w:b/>
        </w:rPr>
        <w:t>“</w:t>
      </w:r>
    </w:p>
    <w:p w14:paraId="29AB8A68" w14:textId="77777777" w:rsidR="00EE301A" w:rsidRPr="00A3449B" w:rsidRDefault="00EE301A" w:rsidP="00EE301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 w:rsidRPr="00A3449B">
        <w:rPr>
          <w:b/>
        </w:rPr>
        <w:t>PROJEKTO AIŠKINAMASIS RAŠTAS</w:t>
      </w:r>
    </w:p>
    <w:p w14:paraId="34E98D20" w14:textId="77777777" w:rsidR="00EE301A" w:rsidRPr="00A3449B" w:rsidRDefault="00EE301A" w:rsidP="00EE301A">
      <w:pPr>
        <w:ind w:firstLine="720"/>
        <w:jc w:val="both"/>
        <w:rPr>
          <w:b/>
        </w:rPr>
      </w:pPr>
    </w:p>
    <w:p w14:paraId="7ED7DA31" w14:textId="77777777" w:rsidR="00EE301A" w:rsidRPr="00A3449B" w:rsidRDefault="00EE301A" w:rsidP="00EE301A">
      <w:pPr>
        <w:tabs>
          <w:tab w:val="left" w:pos="993"/>
        </w:tabs>
        <w:jc w:val="both"/>
        <w:rPr>
          <w:b/>
        </w:rPr>
      </w:pPr>
      <w:r w:rsidRPr="00A3449B">
        <w:rPr>
          <w:b/>
        </w:rPr>
        <w:t>1. Sprendimo projekto tikslai ir uždaviniai:</w:t>
      </w:r>
    </w:p>
    <w:p w14:paraId="39DA7446" w14:textId="77777777" w:rsidR="00EE301A" w:rsidRPr="00A3449B" w:rsidRDefault="00EE301A" w:rsidP="00EE301A">
      <w:pPr>
        <w:tabs>
          <w:tab w:val="left" w:pos="993"/>
        </w:tabs>
        <w:jc w:val="both"/>
        <w:rPr>
          <w:b/>
        </w:rPr>
      </w:pPr>
    </w:p>
    <w:p w14:paraId="0CAB7F9E" w14:textId="77777777" w:rsidR="00EE301A" w:rsidRDefault="00EE301A" w:rsidP="00EE301A">
      <w:pPr>
        <w:tabs>
          <w:tab w:val="left" w:pos="993"/>
        </w:tabs>
        <w:spacing w:line="360" w:lineRule="auto"/>
        <w:ind w:firstLine="567"/>
        <w:jc w:val="both"/>
      </w:pPr>
      <w:r w:rsidRPr="00A3449B">
        <w:t xml:space="preserve">Gautas </w:t>
      </w:r>
      <w:r w:rsidR="005C4769" w:rsidRPr="005C4769">
        <w:t xml:space="preserve">Anykščių Liudvikos ir Stanislovo Didžiulių viešosios bibliotekos </w:t>
      </w:r>
      <w:r w:rsidR="003129EE">
        <w:t xml:space="preserve">(toliau – Biblioteka) </w:t>
      </w:r>
      <w:r w:rsidR="005C4769">
        <w:t xml:space="preserve">direktoriaus </w:t>
      </w:r>
      <w:r w:rsidRPr="00A3449B">
        <w:t>202</w:t>
      </w:r>
      <w:r w:rsidR="00CF2794">
        <w:t>2</w:t>
      </w:r>
      <w:r w:rsidRPr="00A3449B">
        <w:t xml:space="preserve"> m. </w:t>
      </w:r>
      <w:r w:rsidR="00CF2794">
        <w:t>birželio 7 d</w:t>
      </w:r>
      <w:r w:rsidRPr="00A3449B">
        <w:t xml:space="preserve">. </w:t>
      </w:r>
      <w:r w:rsidR="005C4769">
        <w:t>raštas</w:t>
      </w:r>
      <w:r w:rsidR="00523ECF">
        <w:t xml:space="preserve"> N</w:t>
      </w:r>
      <w:r w:rsidRPr="00A3449B">
        <w:t>r. S-</w:t>
      </w:r>
      <w:r w:rsidR="00CF2794">
        <w:t>122</w:t>
      </w:r>
      <w:r>
        <w:t xml:space="preserve"> </w:t>
      </w:r>
      <w:r w:rsidRPr="00A3449B">
        <w:t>„</w:t>
      </w:r>
      <w:r w:rsidR="005C4769" w:rsidRPr="005C4769">
        <w:t xml:space="preserve">Dėl </w:t>
      </w:r>
      <w:r w:rsidR="00CF2794">
        <w:t>Bibliotekos mokamų paslaugų sąrašo papildymo</w:t>
      </w:r>
      <w:r w:rsidR="001573E0">
        <w:t>“</w:t>
      </w:r>
      <w:r w:rsidR="007476F0">
        <w:t>.</w:t>
      </w:r>
      <w:r w:rsidR="00CF2794">
        <w:t xml:space="preserve"> Prašoma į paslaugų sąrašą įtraukti</w:t>
      </w:r>
      <w:r w:rsidR="00921BE8">
        <w:t xml:space="preserve"> naują paslaugą</w:t>
      </w:r>
      <w:r w:rsidR="00FF63A4">
        <w:t xml:space="preserve"> –</w:t>
      </w:r>
      <w:r w:rsidR="00CF2794">
        <w:t xml:space="preserve"> seminarų, konferencijų ir kitų renginių organizavimą nurodant </w:t>
      </w:r>
      <w:r w:rsidR="00962646">
        <w:t xml:space="preserve">renginio </w:t>
      </w:r>
      <w:r w:rsidR="00CF2794">
        <w:t>valandos</w:t>
      </w:r>
      <w:r w:rsidR="0025455F">
        <w:t xml:space="preserve"> įkainį</w:t>
      </w:r>
      <w:r w:rsidR="007F41A1">
        <w:t xml:space="preserve"> ir įkainį su nuolaida</w:t>
      </w:r>
      <w:r w:rsidR="005F2522">
        <w:t xml:space="preserve"> pateikus „Anykštėno kortelę“</w:t>
      </w:r>
      <w:r w:rsidR="00CF2794">
        <w:t>.</w:t>
      </w:r>
    </w:p>
    <w:p w14:paraId="2A4B903D" w14:textId="77777777" w:rsidR="003129EE" w:rsidRDefault="003129EE" w:rsidP="00EE301A">
      <w:pPr>
        <w:tabs>
          <w:tab w:val="left" w:pos="993"/>
        </w:tabs>
        <w:spacing w:line="360" w:lineRule="auto"/>
        <w:ind w:firstLine="567"/>
        <w:jc w:val="both"/>
      </w:pPr>
      <w:r>
        <w:t xml:space="preserve">Bibliotekos direktoriaus pateiktais skaičiavimais: </w:t>
      </w:r>
      <w:r w:rsidRPr="003129EE">
        <w:t>2021 m. Bibliotekos renginių salė buvo išnuo</w:t>
      </w:r>
      <w:r w:rsidR="005A1873">
        <w:t xml:space="preserve">motą 75 val., surinkta pajamų 1 </w:t>
      </w:r>
      <w:r w:rsidR="00DD2327">
        <w:t>500 Eur</w:t>
      </w:r>
      <w:r w:rsidRPr="003129EE">
        <w:t>,</w:t>
      </w:r>
      <w:r>
        <w:t xml:space="preserve"> </w:t>
      </w:r>
      <w:r w:rsidRPr="003129EE">
        <w:t>2022 m</w:t>
      </w:r>
      <w:r>
        <w:t>. II pusmetyje planuojama suorganizuoti</w:t>
      </w:r>
      <w:r w:rsidRPr="003129EE">
        <w:t xml:space="preserve"> - 30 val. </w:t>
      </w:r>
      <w:r>
        <w:t>seminar</w:t>
      </w:r>
      <w:r w:rsidR="005C71F1">
        <w:t>ų, konferencijų ar kt. renginių</w:t>
      </w:r>
      <w:r>
        <w:t xml:space="preserve"> </w:t>
      </w:r>
      <w:r w:rsidRPr="003129EE">
        <w:t xml:space="preserve">ir surinkti </w:t>
      </w:r>
      <w:r w:rsidR="00DD2327">
        <w:t xml:space="preserve">600 Eur </w:t>
      </w:r>
      <w:r w:rsidR="00DD2327" w:rsidRPr="00DD2327">
        <w:t>pajamų</w:t>
      </w:r>
      <w:r w:rsidRPr="003129EE">
        <w:t>.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172"/>
        <w:gridCol w:w="1145"/>
        <w:gridCol w:w="2787"/>
        <w:gridCol w:w="1046"/>
      </w:tblGrid>
      <w:tr w:rsidR="008D4CC9" w:rsidRPr="005E01A9" w14:paraId="7D5AC182" w14:textId="77777777" w:rsidTr="00CD0669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44B6" w14:textId="77777777" w:rsidR="00434C3E" w:rsidRDefault="00434C3E" w:rsidP="001276A2">
            <w:pPr>
              <w:rPr>
                <w:lang w:val="en-US"/>
              </w:rPr>
            </w:pPr>
          </w:p>
          <w:p w14:paraId="22FDB7B6" w14:textId="77777777" w:rsidR="008D4CC9" w:rsidRPr="005E01A9" w:rsidRDefault="008D4CC9" w:rsidP="001276A2">
            <w:pPr>
              <w:rPr>
                <w:lang w:val="en-US"/>
              </w:rPr>
            </w:pPr>
            <w:r w:rsidRPr="005E01A9">
              <w:rPr>
                <w:lang w:val="en-US"/>
              </w:rPr>
              <w:t>28.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06E" w14:textId="77777777" w:rsidR="00434C3E" w:rsidRDefault="00434C3E" w:rsidP="001276A2"/>
          <w:p w14:paraId="3BB4E875" w14:textId="77777777" w:rsidR="008D4CC9" w:rsidRPr="005E01A9" w:rsidRDefault="008D4CC9" w:rsidP="001276A2">
            <w:r w:rsidRPr="005E01A9">
              <w:t>Seminarų, konferencijų ir kitų renginių organizavimas ir aptarnavimas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AF2" w14:textId="77777777" w:rsidR="008D4CC9" w:rsidRPr="005E01A9" w:rsidRDefault="008D4CC9" w:rsidP="001276A2"/>
          <w:p w14:paraId="0018C29C" w14:textId="77777777" w:rsidR="008D4CC9" w:rsidRPr="005E01A9" w:rsidRDefault="008D4CC9" w:rsidP="001276A2">
            <w:r w:rsidRPr="005E01A9">
              <w:t xml:space="preserve">1 val.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318" w14:textId="77777777" w:rsidR="008D4CC9" w:rsidRPr="005E01A9" w:rsidRDefault="008D4CC9" w:rsidP="001276A2">
            <w:r w:rsidRPr="005E01A9">
              <w:t>20 EUR (darbo dienomis);</w:t>
            </w:r>
          </w:p>
          <w:p w14:paraId="6B8DD0F1" w14:textId="77777777" w:rsidR="00921BE8" w:rsidRPr="005E01A9" w:rsidRDefault="00921BE8" w:rsidP="001276A2"/>
          <w:p w14:paraId="3A959122" w14:textId="77777777" w:rsidR="008D4CC9" w:rsidRPr="005E01A9" w:rsidRDefault="008D4CC9" w:rsidP="001276A2">
            <w:r w:rsidRPr="005E01A9">
              <w:t>30 EUR (poilsio ir švenčių dienomis)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844" w14:textId="77777777" w:rsidR="00327F68" w:rsidRPr="00327F68" w:rsidRDefault="00FF5E0F" w:rsidP="00327F68">
            <w:r>
              <w:t>15</w:t>
            </w:r>
            <w:r w:rsidR="00327F68" w:rsidRPr="00327F68">
              <w:t xml:space="preserve"> EUR</w:t>
            </w:r>
          </w:p>
          <w:p w14:paraId="3191540C" w14:textId="77777777" w:rsidR="00327F68" w:rsidRPr="00327F68" w:rsidRDefault="00327F68" w:rsidP="00327F68"/>
          <w:p w14:paraId="2F5224CE" w14:textId="77777777" w:rsidR="008D4CC9" w:rsidRPr="005E01A9" w:rsidRDefault="00FF5E0F" w:rsidP="00327F68">
            <w:r>
              <w:t>25</w:t>
            </w:r>
            <w:r w:rsidR="00327F68" w:rsidRPr="00327F68">
              <w:t xml:space="preserve"> EUR</w:t>
            </w:r>
          </w:p>
        </w:tc>
      </w:tr>
    </w:tbl>
    <w:p w14:paraId="1DBE8DCB" w14:textId="77777777" w:rsidR="008D4CC9" w:rsidRPr="00532A1B" w:rsidRDefault="008D4CC9" w:rsidP="00EE301A">
      <w:pPr>
        <w:tabs>
          <w:tab w:val="left" w:pos="993"/>
        </w:tabs>
        <w:spacing w:line="360" w:lineRule="auto"/>
        <w:ind w:firstLine="567"/>
        <w:jc w:val="both"/>
      </w:pPr>
    </w:p>
    <w:p w14:paraId="32525813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rFonts w:eastAsia="Calibri"/>
          <w:b/>
        </w:rPr>
        <w:t xml:space="preserve">2. </w:t>
      </w:r>
      <w:r w:rsidRPr="00A3449B">
        <w:rPr>
          <w:b/>
        </w:rPr>
        <w:t>Siūlomos teisinio reguliavimo nuostatos ir laukiami rezultatai:</w:t>
      </w:r>
    </w:p>
    <w:p w14:paraId="1C0994A4" w14:textId="77777777" w:rsidR="00EE301A" w:rsidRPr="00E03FDE" w:rsidRDefault="00EE301A" w:rsidP="00EE301A">
      <w:pPr>
        <w:spacing w:line="360" w:lineRule="auto"/>
        <w:jc w:val="both"/>
      </w:pPr>
      <w:r w:rsidRPr="00A3449B">
        <w:t xml:space="preserve">       </w:t>
      </w:r>
      <w:r w:rsidR="00A660E7">
        <w:t>G</w:t>
      </w:r>
      <w:r w:rsidRPr="00A3449B">
        <w:t>erėtų įstaigos finansinė padėtis.</w:t>
      </w:r>
      <w:r>
        <w:t xml:space="preserve"> </w:t>
      </w:r>
    </w:p>
    <w:p w14:paraId="369812D9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3. Lėšų poreikis ir šaltiniai:</w:t>
      </w:r>
    </w:p>
    <w:p w14:paraId="0317DC50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Nereikia.</w:t>
      </w:r>
    </w:p>
    <w:p w14:paraId="456B957F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>
        <w:rPr>
          <w:b/>
        </w:rPr>
        <w:t xml:space="preserve">4. Numatomo teisinio reguliavimo poveikio vertinimo rezultatai, galimos neigiamos priimto </w:t>
      </w:r>
      <w:r w:rsidRPr="00A3449B">
        <w:rPr>
          <w:b/>
        </w:rPr>
        <w:t>sprendimo pasekmės ir kokių priemonių reikėtų imtis, kad tokių pasekmių būtų išvengta:</w:t>
      </w:r>
    </w:p>
    <w:p w14:paraId="4B52F7F7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Teisinio reguliavimo poveikio vertinimo rezultatai nevertinami. </w:t>
      </w:r>
    </w:p>
    <w:p w14:paraId="48FF8C81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Neigiamų priimto sprendimo pasekmių nenumatoma.</w:t>
      </w:r>
    </w:p>
    <w:p w14:paraId="0EBE1F89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2ECC891C" w14:textId="77777777" w:rsidR="00EE301A" w:rsidRPr="00A3449B" w:rsidRDefault="00EE301A" w:rsidP="00EE301A">
      <w:pPr>
        <w:spacing w:line="360" w:lineRule="auto"/>
        <w:jc w:val="both"/>
      </w:pPr>
      <w:r w:rsidRPr="00A3449B">
        <w:t xml:space="preserve">       </w:t>
      </w:r>
      <w:r w:rsidR="00A82CD2">
        <w:t>Keičiamas</w:t>
      </w:r>
      <w:r w:rsidR="00395809">
        <w:t xml:space="preserve"> / papildomas nauja paslauga</w:t>
      </w:r>
      <w:r w:rsidR="00A82CD2">
        <w:t xml:space="preserve"> </w:t>
      </w:r>
      <w:r w:rsidR="00A82CD2" w:rsidRPr="00A82CD2">
        <w:rPr>
          <w:bCs/>
        </w:rPr>
        <w:t xml:space="preserve">Anykščių rajono savivaldybės </w:t>
      </w:r>
      <w:r w:rsidR="00A82CD2" w:rsidRPr="00395809">
        <w:rPr>
          <w:bCs/>
        </w:rPr>
        <w:t xml:space="preserve">tarybos </w:t>
      </w:r>
      <w:r w:rsidR="00A82CD2" w:rsidRPr="00395809">
        <w:t>2014</w:t>
      </w:r>
      <w:r w:rsidR="00A82CD2" w:rsidRPr="00395809">
        <w:rPr>
          <w:bCs/>
        </w:rPr>
        <w:t xml:space="preserve"> m. </w:t>
      </w:r>
      <w:r w:rsidR="00A82CD2" w:rsidRPr="00395809">
        <w:t>kovo</w:t>
      </w:r>
      <w:r w:rsidR="00A82CD2" w:rsidRPr="00395809">
        <w:rPr>
          <w:bCs/>
        </w:rPr>
        <w:t xml:space="preserve"> 2</w:t>
      </w:r>
      <w:r w:rsidR="00A82CD2" w:rsidRPr="00395809">
        <w:t>7</w:t>
      </w:r>
      <w:r w:rsidR="003919F9" w:rsidRPr="00395809">
        <w:rPr>
          <w:bCs/>
        </w:rPr>
        <w:t xml:space="preserve"> d. sprendimas</w:t>
      </w:r>
      <w:r w:rsidR="00A82CD2" w:rsidRPr="00395809">
        <w:rPr>
          <w:bCs/>
        </w:rPr>
        <w:t xml:space="preserve"> Nr. 1-TS-</w:t>
      </w:r>
      <w:r w:rsidR="00A82CD2" w:rsidRPr="00395809">
        <w:t>129</w:t>
      </w:r>
      <w:r w:rsidR="00A82CD2" w:rsidRPr="00395809">
        <w:rPr>
          <w:bCs/>
        </w:rPr>
        <w:t xml:space="preserve"> </w:t>
      </w:r>
      <w:r w:rsidR="00A82CD2" w:rsidRPr="00A82CD2">
        <w:rPr>
          <w:bCs/>
        </w:rPr>
        <w:t xml:space="preserve">„Dėl </w:t>
      </w:r>
      <w:r w:rsidR="00A82CD2" w:rsidRPr="00A82CD2">
        <w:t>Liudvikos ir Stanislovo Didžiulių viešosios bibliotekos teikiamų paslaugų įkainių</w:t>
      </w:r>
      <w:r w:rsidR="00A82CD2" w:rsidRPr="00A82CD2">
        <w:rPr>
          <w:bCs/>
        </w:rPr>
        <w:t xml:space="preserve"> patvirtinimo</w:t>
      </w:r>
      <w:r w:rsidR="00A82CD2" w:rsidRPr="00A82CD2">
        <w:t>“</w:t>
      </w:r>
    </w:p>
    <w:p w14:paraId="77B4D5CE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6. Sprendimo įgyvendinimo terminai – kas, ką ir kada turėtų atlikti:</w:t>
      </w:r>
    </w:p>
    <w:p w14:paraId="6F7B297B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t xml:space="preserve">       Kultūros, turizmo ir komunikacijos skyriaus </w:t>
      </w:r>
      <w:r w:rsidR="00887E5F">
        <w:t>vyriausiausiasis</w:t>
      </w:r>
      <w:r w:rsidR="00640FED">
        <w:t xml:space="preserve"> </w:t>
      </w:r>
      <w:r w:rsidRPr="00A3449B">
        <w:t>speci</w:t>
      </w:r>
      <w:r w:rsidR="00640FED">
        <w:t>alist</w:t>
      </w:r>
      <w:r w:rsidR="00887E5F">
        <w:t xml:space="preserve">as </w:t>
      </w:r>
      <w:r w:rsidRPr="00A3449B">
        <w:t>iki 202</w:t>
      </w:r>
      <w:r w:rsidR="00BB3394">
        <w:t>2</w:t>
      </w:r>
      <w:r w:rsidRPr="00A3449B">
        <w:t xml:space="preserve"> m. </w:t>
      </w:r>
      <w:r w:rsidR="002A39A7">
        <w:t>liepos 5</w:t>
      </w:r>
      <w:r w:rsidRPr="00A3449B">
        <w:t xml:space="preserve"> d. </w:t>
      </w:r>
      <w:r w:rsidR="00887E5F">
        <w:t xml:space="preserve">informuoja </w:t>
      </w:r>
      <w:r w:rsidR="00BB3394" w:rsidRPr="00BB3394">
        <w:t>Anykščių Liudvikos ir Stanislovo Didžiulių viešosios bibliotekos</w:t>
      </w:r>
      <w:r w:rsidR="00BB3394">
        <w:t xml:space="preserve"> direktorių </w:t>
      </w:r>
      <w:r w:rsidRPr="00A3449B">
        <w:t>apie priimtą sprendimą.</w:t>
      </w:r>
    </w:p>
    <w:p w14:paraId="62F35861" w14:textId="77777777" w:rsidR="00EE301A" w:rsidRPr="00A3449B" w:rsidRDefault="00EE301A" w:rsidP="00EE301A">
      <w:pPr>
        <w:spacing w:line="360" w:lineRule="auto"/>
        <w:jc w:val="both"/>
        <w:rPr>
          <w:b/>
        </w:rPr>
      </w:pPr>
      <w:r w:rsidRPr="00A3449B">
        <w:rPr>
          <w:b/>
        </w:rPr>
        <w:t>7. Sprendimo projekto rengimo metu gauti specialistų vertinimai ir išvados:</w:t>
      </w:r>
    </w:p>
    <w:p w14:paraId="2C927574" w14:textId="77777777" w:rsidR="00EE301A" w:rsidRPr="00A3449B" w:rsidRDefault="00A45D14" w:rsidP="00EE301A">
      <w:pPr>
        <w:spacing w:line="360" w:lineRule="auto"/>
        <w:jc w:val="both"/>
      </w:pPr>
      <w:r>
        <w:t xml:space="preserve">      </w:t>
      </w:r>
      <w:r w:rsidR="00EE301A" w:rsidRPr="00A3449B">
        <w:t>Negauti.</w:t>
      </w:r>
    </w:p>
    <w:p w14:paraId="09B0B26B" w14:textId="77777777" w:rsidR="00EE301A" w:rsidRPr="00A3449B" w:rsidRDefault="00EE301A" w:rsidP="00EE301A">
      <w:pPr>
        <w:spacing w:line="360" w:lineRule="auto"/>
        <w:rPr>
          <w:b/>
        </w:rPr>
      </w:pPr>
      <w:r w:rsidRPr="00A3449B">
        <w:rPr>
          <w:b/>
        </w:rPr>
        <w:t>8. Kiti reikalingi pagrindimai, skaičiavimai ir paaiškinimai:</w:t>
      </w:r>
    </w:p>
    <w:p w14:paraId="5AB96D17" w14:textId="77777777" w:rsidR="00EE301A" w:rsidRDefault="00A45D14" w:rsidP="00EE301A">
      <w:pPr>
        <w:spacing w:line="360" w:lineRule="auto"/>
      </w:pPr>
      <w:r>
        <w:t xml:space="preserve">      </w:t>
      </w:r>
      <w:r w:rsidR="00521BBA">
        <w:t>Nėra.</w:t>
      </w:r>
    </w:p>
    <w:p w14:paraId="169AEA5E" w14:textId="77777777" w:rsidR="00EE301A" w:rsidRPr="00A3449B" w:rsidRDefault="00EE301A" w:rsidP="00EE301A">
      <w:pPr>
        <w:spacing w:line="360" w:lineRule="auto"/>
      </w:pPr>
      <w:r w:rsidRPr="00A3449B">
        <w:rPr>
          <w:b/>
        </w:rPr>
        <w:t>9. Sprendimo projekto iniciatoriai ir rengėjai, pranešėjas:</w:t>
      </w:r>
      <w:r w:rsidRPr="00A3449B">
        <w:t xml:space="preserve"> </w:t>
      </w:r>
    </w:p>
    <w:p w14:paraId="501DD7E9" w14:textId="77777777" w:rsidR="00EE301A" w:rsidRPr="00A3449B" w:rsidRDefault="00A45D14" w:rsidP="00EE301A">
      <w:pPr>
        <w:spacing w:line="360" w:lineRule="auto"/>
      </w:pPr>
      <w:r>
        <w:t xml:space="preserve">    </w:t>
      </w:r>
      <w:r w:rsidR="002A738A">
        <w:t xml:space="preserve"> </w:t>
      </w:r>
      <w:r w:rsidR="00EE301A" w:rsidRPr="00A3449B">
        <w:t xml:space="preserve">Iniciatorius – </w:t>
      </w:r>
      <w:r w:rsidR="00681752" w:rsidRPr="00681752">
        <w:t>Anykščių Liudvikos ir Stanislovo Didžiuli</w:t>
      </w:r>
      <w:r w:rsidR="00681752">
        <w:t>ų viešosios biblioteka</w:t>
      </w:r>
      <w:r w:rsidR="00EE301A" w:rsidRPr="00A3449B">
        <w:t>.</w:t>
      </w:r>
    </w:p>
    <w:p w14:paraId="23F0F597" w14:textId="77777777" w:rsidR="002A39A7" w:rsidRDefault="00A45D14" w:rsidP="00161DBB">
      <w:pPr>
        <w:spacing w:line="360" w:lineRule="auto"/>
      </w:pPr>
      <w:r>
        <w:t xml:space="preserve">     </w:t>
      </w:r>
      <w:r w:rsidR="00161DBB" w:rsidRPr="00161DBB">
        <w:t>Projekto rengėja</w:t>
      </w:r>
      <w:r w:rsidR="002A39A7">
        <w:t xml:space="preserve"> – </w:t>
      </w:r>
      <w:r w:rsidR="002A39A7" w:rsidRPr="002A39A7">
        <w:t>Inga Eidrigevičienė, Kultūros, turizmo ir komunikacijos skyriaus vyriausioji specialistė, l. a. vedėjos funkcijas.</w:t>
      </w:r>
    </w:p>
    <w:p w14:paraId="6E0A6391" w14:textId="77777777" w:rsidR="00161DBB" w:rsidRPr="00161DBB" w:rsidRDefault="002A39A7" w:rsidP="00161DBB">
      <w:pPr>
        <w:spacing w:line="360" w:lineRule="auto"/>
      </w:pPr>
      <w:r>
        <w:t xml:space="preserve">    Projekto </w:t>
      </w:r>
      <w:r w:rsidR="008114E9">
        <w:t>pranešėja</w:t>
      </w:r>
      <w:r w:rsidR="00161DBB" w:rsidRPr="00161DBB">
        <w:t xml:space="preserve"> – Inga </w:t>
      </w:r>
      <w:r>
        <w:t>Radzevičienė</w:t>
      </w:r>
      <w:r w:rsidR="00161DBB" w:rsidRPr="00161DBB">
        <w:t>, Kultūros, turizmo ir komunikacijos skyriaus vyriausioji specialistė.</w:t>
      </w:r>
    </w:p>
    <w:p w14:paraId="1F9A96FB" w14:textId="77777777" w:rsidR="00681752" w:rsidRPr="00681752" w:rsidRDefault="00681752" w:rsidP="00161DBB">
      <w:pPr>
        <w:spacing w:line="360" w:lineRule="auto"/>
      </w:pPr>
      <w:r w:rsidRPr="00681752">
        <w:t>.</w:t>
      </w:r>
    </w:p>
    <w:p w14:paraId="089EE4D8" w14:textId="77777777" w:rsidR="00EE301A" w:rsidRDefault="00EE301A" w:rsidP="00681752">
      <w:pPr>
        <w:spacing w:line="360" w:lineRule="auto"/>
        <w:rPr>
          <w:b/>
        </w:rPr>
      </w:pPr>
    </w:p>
    <w:p w14:paraId="52BDD4C9" w14:textId="77777777" w:rsidR="0054586B" w:rsidRDefault="0054586B" w:rsidP="00681752">
      <w:pPr>
        <w:spacing w:line="360" w:lineRule="auto"/>
        <w:rPr>
          <w:b/>
        </w:rPr>
      </w:pPr>
    </w:p>
    <w:p w14:paraId="57990433" w14:textId="77777777" w:rsidR="0054586B" w:rsidRDefault="0054586B" w:rsidP="00681752">
      <w:pPr>
        <w:spacing w:line="360" w:lineRule="auto"/>
        <w:rPr>
          <w:b/>
        </w:rPr>
      </w:pPr>
    </w:p>
    <w:p w14:paraId="244308EC" w14:textId="77777777" w:rsidR="0054586B" w:rsidRDefault="0054586B" w:rsidP="00681752">
      <w:pPr>
        <w:spacing w:line="360" w:lineRule="auto"/>
        <w:rPr>
          <w:b/>
        </w:rPr>
      </w:pPr>
    </w:p>
    <w:p w14:paraId="3ABA0AE5" w14:textId="77777777" w:rsidR="0054586B" w:rsidRDefault="0054586B" w:rsidP="00681752">
      <w:pPr>
        <w:spacing w:line="360" w:lineRule="auto"/>
        <w:rPr>
          <w:b/>
        </w:rPr>
      </w:pPr>
    </w:p>
    <w:p w14:paraId="0E40BFC5" w14:textId="77777777" w:rsidR="0054586B" w:rsidRDefault="0054586B" w:rsidP="00681752">
      <w:pPr>
        <w:spacing w:line="360" w:lineRule="auto"/>
        <w:rPr>
          <w:b/>
        </w:rPr>
      </w:pPr>
    </w:p>
    <w:p w14:paraId="6509B478" w14:textId="77777777" w:rsidR="0054586B" w:rsidRDefault="0054586B" w:rsidP="00681752">
      <w:pPr>
        <w:spacing w:line="360" w:lineRule="auto"/>
        <w:rPr>
          <w:b/>
        </w:rPr>
      </w:pPr>
    </w:p>
    <w:p w14:paraId="405D3982" w14:textId="77777777" w:rsidR="0054586B" w:rsidRDefault="0054586B" w:rsidP="00681752">
      <w:pPr>
        <w:spacing w:line="360" w:lineRule="auto"/>
        <w:rPr>
          <w:b/>
        </w:rPr>
      </w:pPr>
    </w:p>
    <w:p w14:paraId="537408DE" w14:textId="77777777" w:rsidR="0054586B" w:rsidRDefault="0054586B" w:rsidP="00681752">
      <w:pPr>
        <w:spacing w:line="360" w:lineRule="auto"/>
        <w:rPr>
          <w:b/>
        </w:rPr>
      </w:pPr>
    </w:p>
    <w:p w14:paraId="258501EB" w14:textId="77777777" w:rsidR="0054586B" w:rsidRDefault="0054586B" w:rsidP="00681752">
      <w:pPr>
        <w:spacing w:line="360" w:lineRule="auto"/>
        <w:rPr>
          <w:b/>
        </w:rPr>
      </w:pPr>
    </w:p>
    <w:p w14:paraId="7AA762F8" w14:textId="77777777" w:rsidR="0054586B" w:rsidRDefault="0054586B" w:rsidP="00681752">
      <w:pPr>
        <w:spacing w:line="360" w:lineRule="auto"/>
        <w:rPr>
          <w:b/>
        </w:rPr>
      </w:pPr>
    </w:p>
    <w:p w14:paraId="028CB2B1" w14:textId="77777777" w:rsidR="0054586B" w:rsidRDefault="0054586B" w:rsidP="00681752">
      <w:pPr>
        <w:spacing w:line="360" w:lineRule="auto"/>
        <w:rPr>
          <w:b/>
        </w:rPr>
      </w:pPr>
    </w:p>
    <w:p w14:paraId="6AAFE7AC" w14:textId="77777777" w:rsidR="0054586B" w:rsidRDefault="0054586B" w:rsidP="00681752">
      <w:pPr>
        <w:spacing w:line="360" w:lineRule="auto"/>
        <w:rPr>
          <w:b/>
        </w:rPr>
      </w:pPr>
    </w:p>
    <w:p w14:paraId="7957943D" w14:textId="77777777" w:rsidR="0054586B" w:rsidRDefault="0054586B" w:rsidP="00681752">
      <w:pPr>
        <w:spacing w:line="360" w:lineRule="auto"/>
        <w:rPr>
          <w:b/>
        </w:rPr>
      </w:pPr>
    </w:p>
    <w:p w14:paraId="2FDEE870" w14:textId="77777777" w:rsidR="00D3363B" w:rsidRDefault="004275BF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  <w:r>
        <w:rPr>
          <w:b/>
        </w:rPr>
        <w:tab/>
        <w:t xml:space="preserve">                                                                                          </w:t>
      </w:r>
    </w:p>
    <w:p w14:paraId="1587E955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1A0F10C9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4F03BD9E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5D8E44FE" w14:textId="77777777" w:rsidR="00092A03" w:rsidRDefault="00092A03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35F9A202" w14:textId="77777777" w:rsidR="00092A03" w:rsidRDefault="00092A03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44C9097B" w14:textId="77777777" w:rsidR="00092A03" w:rsidRDefault="00092A03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6F7D9CF5" w14:textId="77777777" w:rsidR="00D3363B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40FB44B6" w14:textId="77777777" w:rsidR="00001710" w:rsidRDefault="00001710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0287CE91" w14:textId="77777777" w:rsidR="00001710" w:rsidRDefault="00001710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2F0C38FD" w14:textId="77777777" w:rsidR="009540FF" w:rsidRDefault="00D3363B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14:paraId="02F3111E" w14:textId="77777777" w:rsidR="009540FF" w:rsidRDefault="009540FF" w:rsidP="004275B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41E44FCA" w14:textId="77777777" w:rsidR="0054586B" w:rsidRPr="0054586B" w:rsidRDefault="00D3363B" w:rsidP="008D2BF7">
      <w:pPr>
        <w:tabs>
          <w:tab w:val="left" w:pos="312"/>
          <w:tab w:val="left" w:pos="6816"/>
        </w:tabs>
        <w:spacing w:line="360" w:lineRule="auto"/>
        <w:jc w:val="right"/>
        <w:rPr>
          <w:b/>
        </w:rPr>
      </w:pPr>
      <w:r>
        <w:rPr>
          <w:b/>
        </w:rPr>
        <w:t xml:space="preserve"> </w:t>
      </w:r>
      <w:r w:rsidR="0054586B" w:rsidRPr="0054586B">
        <w:rPr>
          <w:b/>
        </w:rPr>
        <w:t>Projekto lyginamasis variantas</w:t>
      </w:r>
    </w:p>
    <w:p w14:paraId="6ED5D272" w14:textId="77777777" w:rsidR="0054586B" w:rsidRDefault="0054586B" w:rsidP="0054586B">
      <w:pPr>
        <w:spacing w:line="360" w:lineRule="auto"/>
        <w:jc w:val="right"/>
        <w:rPr>
          <w:b/>
        </w:rPr>
      </w:pPr>
    </w:p>
    <w:p w14:paraId="1BF75CFF" w14:textId="77777777" w:rsidR="007F7B00" w:rsidRDefault="007F7B00" w:rsidP="007F7B00">
      <w:pPr>
        <w:spacing w:line="360" w:lineRule="auto"/>
        <w:jc w:val="center"/>
        <w:rPr>
          <w:b/>
        </w:rPr>
      </w:pPr>
      <w:r w:rsidRPr="007F7B00">
        <w:rPr>
          <w:b/>
        </w:rPr>
        <w:t>ANYKŠČIŲ RAJONO SAVIVALDYBĖS L. IR S. DIDŽIULIŲ VIEŠOSIOS BIBLIOTEKOS TEIKIAMŲ PASLAUGŲ ĮKAINIAI</w:t>
      </w:r>
    </w:p>
    <w:p w14:paraId="7BB76698" w14:textId="77777777" w:rsidR="007F7B00" w:rsidRDefault="007F7B00" w:rsidP="007F7B00">
      <w:pPr>
        <w:spacing w:line="360" w:lineRule="auto"/>
        <w:jc w:val="center"/>
        <w:rPr>
          <w:b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593"/>
        <w:gridCol w:w="1717"/>
        <w:gridCol w:w="1028"/>
        <w:gridCol w:w="1606"/>
        <w:gridCol w:w="1620"/>
      </w:tblGrid>
      <w:tr w:rsidR="00A15C22" w:rsidRPr="007F7B00" w14:paraId="5EA56CAD" w14:textId="77777777" w:rsidTr="007F7B00">
        <w:trPr>
          <w:trHeight w:val="6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CBC1" w14:textId="77777777" w:rsidR="00A15C22" w:rsidRPr="007F7B00" w:rsidRDefault="00A15C22" w:rsidP="007F7B00">
            <w:r w:rsidRPr="007F7B00">
              <w:t>Eil.</w:t>
            </w:r>
          </w:p>
          <w:p w14:paraId="688092BD" w14:textId="77777777" w:rsidR="00A15C22" w:rsidRPr="007F7B00" w:rsidRDefault="00A15C22" w:rsidP="007F7B00">
            <w:r w:rsidRPr="007F7B00"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3E85" w14:textId="77777777" w:rsidR="00A15C22" w:rsidRPr="007F7B00" w:rsidRDefault="00A15C22" w:rsidP="007F7B00">
            <w:pPr>
              <w:jc w:val="center"/>
            </w:pPr>
            <w:r w:rsidRPr="007F7B00">
              <w:t>Paslaugos 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055" w14:textId="77777777" w:rsidR="00A15C22" w:rsidRPr="007F7B00" w:rsidRDefault="00A15C22" w:rsidP="007F7B00">
            <w:pPr>
              <w:jc w:val="center"/>
            </w:pPr>
            <w:r w:rsidRPr="007F7B00">
              <w:t>Mato vnt.</w:t>
            </w:r>
          </w:p>
          <w:p w14:paraId="2C8419AD" w14:textId="77777777" w:rsidR="00A15C22" w:rsidRPr="007F7B00" w:rsidRDefault="00A15C22" w:rsidP="007F7B0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D1CB" w14:textId="77777777" w:rsidR="00A15C22" w:rsidRPr="007F7B00" w:rsidRDefault="00A15C22" w:rsidP="007F7B00">
            <w:pPr>
              <w:jc w:val="center"/>
            </w:pPr>
            <w:r w:rsidRPr="007F7B00">
              <w:t>Įkainiai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1AE" w14:textId="77777777" w:rsidR="00A15C22" w:rsidRPr="007F7B00" w:rsidRDefault="00A15C22" w:rsidP="007F7B00">
            <w:pPr>
              <w:jc w:val="center"/>
            </w:pPr>
            <w:r w:rsidRPr="007F7B00">
              <w:t>Pristatymas1 km/EUR</w:t>
            </w:r>
          </w:p>
          <w:p w14:paraId="4614607E" w14:textId="77777777" w:rsidR="00A15C22" w:rsidRPr="007F7B00" w:rsidRDefault="00A15C22" w:rsidP="007F7B0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B46" w14:textId="77777777" w:rsidR="00A15C22" w:rsidRPr="007F7B00" w:rsidRDefault="00622B00" w:rsidP="00622B00">
            <w:pPr>
              <w:jc w:val="center"/>
            </w:pPr>
            <w:r>
              <w:t>Kaina</w:t>
            </w:r>
            <w:r w:rsidR="00A15C22" w:rsidRPr="007F7B00">
              <w:t xml:space="preserve"> su </w:t>
            </w:r>
            <w:r>
              <w:t>„</w:t>
            </w:r>
            <w:r w:rsidR="00A15C22" w:rsidRPr="007F7B00">
              <w:t>Anykštėno kortele</w:t>
            </w:r>
            <w:r>
              <w:t>“</w:t>
            </w:r>
          </w:p>
        </w:tc>
      </w:tr>
      <w:tr w:rsidR="00A15C22" w:rsidRPr="007F7B00" w14:paraId="5A6E77B2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74C" w14:textId="77777777" w:rsidR="00A15C22" w:rsidRPr="007F7B00" w:rsidRDefault="00A15C22" w:rsidP="007F7B00">
            <w:r w:rsidRPr="007F7B00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680C" w14:textId="77777777" w:rsidR="00A15C22" w:rsidRPr="007F7B00" w:rsidRDefault="00A15C22" w:rsidP="007F7B00">
            <w:r w:rsidRPr="007F7B00">
              <w:t>Elektroninio skaitytojo pažymėjimo išdavimas</w:t>
            </w:r>
          </w:p>
          <w:p w14:paraId="048558FF" w14:textId="77777777" w:rsidR="00A15C22" w:rsidRPr="007F7B00" w:rsidRDefault="00A15C22" w:rsidP="007F7B00">
            <w:pPr>
              <w:rPr>
                <w:lang w:val="en-US"/>
              </w:rPr>
            </w:pPr>
            <w:r w:rsidRPr="007F7B00">
              <w:t>Suaugusiems******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0CD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AADC" w14:textId="77777777" w:rsidR="00A15C22" w:rsidRPr="007F7B00" w:rsidRDefault="00A15C22" w:rsidP="007F7B00">
            <w:r w:rsidRPr="007F7B00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137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B5E8" w14:textId="77777777" w:rsidR="00A15C22" w:rsidRPr="007F7B00" w:rsidRDefault="00A15C22" w:rsidP="007F7B00"/>
        </w:tc>
      </w:tr>
      <w:tr w:rsidR="00A15C22" w:rsidRPr="007F7B00" w14:paraId="77870C8D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CF83" w14:textId="77777777" w:rsidR="00A15C22" w:rsidRPr="007F7B00" w:rsidRDefault="00A15C22" w:rsidP="007F7B00">
            <w:r w:rsidRPr="007F7B00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CB5A" w14:textId="77777777" w:rsidR="00A15C22" w:rsidRPr="007F7B00" w:rsidRDefault="00A15C22" w:rsidP="007F7B00">
            <w:r w:rsidRPr="007F7B00">
              <w:t>Elektroninio skaitytojo pažymėjimo išdavimas</w:t>
            </w:r>
          </w:p>
          <w:p w14:paraId="68F911B6" w14:textId="77777777" w:rsidR="00A15C22" w:rsidRPr="007F7B00" w:rsidRDefault="00A15C22" w:rsidP="007F7B00">
            <w:r w:rsidRPr="007F7B00">
              <w:t>pensininkams,  neįgaliesiems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610A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8204" w14:textId="77777777" w:rsidR="00A15C22" w:rsidRPr="007F7B00" w:rsidRDefault="00A15C22" w:rsidP="007F7B00">
            <w:r w:rsidRPr="007F7B00">
              <w:t>1,00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4E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1ACE" w14:textId="77777777" w:rsidR="00A15C22" w:rsidRPr="007F7B00" w:rsidRDefault="00A15C22" w:rsidP="007F7B00"/>
        </w:tc>
      </w:tr>
      <w:tr w:rsidR="00A15C22" w:rsidRPr="007F7B00" w14:paraId="0B14858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7483" w14:textId="77777777" w:rsidR="00A15C22" w:rsidRPr="007F7B00" w:rsidRDefault="00A15C22" w:rsidP="007F7B00">
            <w:r w:rsidRPr="007F7B00"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7FAA" w14:textId="77777777" w:rsidR="00A15C22" w:rsidRPr="007F7B00" w:rsidRDefault="00A15C22" w:rsidP="007F7B00">
            <w:r w:rsidRPr="007F7B00">
              <w:t>Dokumentų kopijavimas (A 4 formato 80 g popierius,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4777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8E9A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2C8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50C" w14:textId="77777777" w:rsidR="00A15C22" w:rsidRPr="007F7B00" w:rsidRDefault="00A15C22" w:rsidP="007F7B00"/>
        </w:tc>
      </w:tr>
      <w:tr w:rsidR="00A15C22" w:rsidRPr="007F7B00" w14:paraId="50EA1D61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B8A6" w14:textId="77777777" w:rsidR="00A15C22" w:rsidRPr="007F7B00" w:rsidRDefault="00A15C22" w:rsidP="007F7B00">
            <w:r w:rsidRPr="007F7B00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8BC6" w14:textId="77777777" w:rsidR="00A15C22" w:rsidRPr="007F7B00" w:rsidRDefault="00A15C22" w:rsidP="007F7B00">
            <w:r w:rsidRPr="007F7B00">
              <w:t>Dokumentų kopijavimas (A 4 formato 160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121C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438" w14:textId="77777777" w:rsidR="00A15C22" w:rsidRPr="007F7B00" w:rsidRDefault="00A15C22" w:rsidP="007F7B00">
            <w:r w:rsidRPr="007F7B00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D17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DED" w14:textId="77777777" w:rsidR="00A15C22" w:rsidRPr="007F7B00" w:rsidRDefault="00A15C22" w:rsidP="007F7B00"/>
        </w:tc>
      </w:tr>
      <w:tr w:rsidR="00A15C22" w:rsidRPr="007F7B00" w14:paraId="597C367B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FBBD" w14:textId="77777777" w:rsidR="00A15C22" w:rsidRPr="007F7B00" w:rsidRDefault="00A15C22" w:rsidP="007F7B00">
            <w:r w:rsidRPr="007F7B00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51E9" w14:textId="77777777" w:rsidR="00A15C22" w:rsidRPr="007F7B00" w:rsidRDefault="00A15C22" w:rsidP="007F7B00">
            <w:r w:rsidRPr="007F7B00">
              <w:t>Dokumentų kopijavimas (A 4 formato, spalvotai 80 g popierius1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1FBB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F25E" w14:textId="77777777" w:rsidR="00A15C22" w:rsidRPr="007F7B00" w:rsidRDefault="00A15C22" w:rsidP="007F7B00">
            <w:r w:rsidRPr="007F7B00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EB26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2F7" w14:textId="77777777" w:rsidR="00A15C22" w:rsidRPr="007F7B00" w:rsidRDefault="00A15C22" w:rsidP="007F7B00"/>
        </w:tc>
      </w:tr>
      <w:tr w:rsidR="00A15C22" w:rsidRPr="007F7B00" w14:paraId="0584E615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3FA" w14:textId="77777777" w:rsidR="00A15C22" w:rsidRPr="007F7B00" w:rsidRDefault="00A15C22" w:rsidP="007F7B00">
            <w:r w:rsidRPr="007F7B00"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B8BF" w14:textId="77777777" w:rsidR="00A15C22" w:rsidRPr="007F7B00" w:rsidRDefault="00A15C22" w:rsidP="007F7B00">
            <w:r w:rsidRPr="007F7B00">
              <w:t>Dokumentų kopijavimas (A 4 formato, spalvotai 160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9CE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C553" w14:textId="77777777" w:rsidR="00A15C22" w:rsidRPr="007F7B00" w:rsidRDefault="00A15C22" w:rsidP="007F7B00">
            <w:r w:rsidRPr="007F7B00">
              <w:t>0,90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18D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E43D" w14:textId="77777777" w:rsidR="00A15C22" w:rsidRPr="007F7B00" w:rsidRDefault="00A15C22" w:rsidP="007F7B00"/>
        </w:tc>
      </w:tr>
      <w:tr w:rsidR="00A15C22" w:rsidRPr="007F7B00" w14:paraId="5F0C6ECC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903" w14:textId="77777777" w:rsidR="00A15C22" w:rsidRPr="007F7B00" w:rsidRDefault="00A15C22" w:rsidP="007F7B00">
            <w:r w:rsidRPr="007F7B00"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4992" w14:textId="77777777" w:rsidR="00A15C22" w:rsidRPr="007F7B00" w:rsidRDefault="00A15C22" w:rsidP="007F7B00">
            <w:r w:rsidRPr="007F7B00">
              <w:t>Dokumentų kopijavimas (A 3 formato 80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4BF1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3797" w14:textId="77777777" w:rsidR="00A15C22" w:rsidRPr="007F7B00" w:rsidRDefault="00A15C22" w:rsidP="007F7B00">
            <w:r w:rsidRPr="007F7B00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69E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3A5" w14:textId="77777777" w:rsidR="00A15C22" w:rsidRPr="007F7B00" w:rsidRDefault="00A15C22" w:rsidP="007F7B00"/>
        </w:tc>
      </w:tr>
      <w:tr w:rsidR="00A15C22" w:rsidRPr="007F7B00" w14:paraId="4299989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683D" w14:textId="77777777" w:rsidR="00A15C22" w:rsidRPr="007F7B00" w:rsidRDefault="00A15C22" w:rsidP="007F7B00">
            <w:r w:rsidRPr="007F7B00"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EE16" w14:textId="77777777" w:rsidR="00A15C22" w:rsidRPr="007F7B00" w:rsidRDefault="00A15C22" w:rsidP="007F7B00">
            <w:r w:rsidRPr="007F7B00">
              <w:t>Dokumentų kopijavimas (A 3 formato 160 g popierius 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9AA1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0E1F" w14:textId="77777777" w:rsidR="00A15C22" w:rsidRPr="007F7B00" w:rsidRDefault="00A15C22" w:rsidP="007F7B00">
            <w:r w:rsidRPr="007F7B00">
              <w:t>0,30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8A02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B42" w14:textId="77777777" w:rsidR="00A15C22" w:rsidRPr="007F7B00" w:rsidRDefault="00A15C22" w:rsidP="007F7B00"/>
        </w:tc>
      </w:tr>
      <w:tr w:rsidR="00A15C22" w:rsidRPr="007F7B00" w14:paraId="1C49FF9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D6D8" w14:textId="77777777" w:rsidR="00A15C22" w:rsidRPr="007F7B00" w:rsidRDefault="00A15C22" w:rsidP="007F7B00">
            <w:r w:rsidRPr="007F7B00"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D017" w14:textId="77777777" w:rsidR="00A15C22" w:rsidRPr="007F7B00" w:rsidRDefault="00A15C22" w:rsidP="007F7B00">
            <w:r w:rsidRPr="007F7B00">
              <w:t>Dokumentų kopijavimas (A 3 formato, spalvotai 80 g popierius1 lapo pusė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0853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4FA9" w14:textId="77777777" w:rsidR="00A15C22" w:rsidRPr="007F7B00" w:rsidRDefault="00A15C22" w:rsidP="007F7B00">
            <w:r w:rsidRPr="007F7B00">
              <w:t>1,20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FBC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FF4" w14:textId="77777777" w:rsidR="00A15C22" w:rsidRPr="007F7B00" w:rsidRDefault="00A15C22" w:rsidP="007F7B00"/>
        </w:tc>
      </w:tr>
      <w:tr w:rsidR="00A15C22" w:rsidRPr="007F7B00" w14:paraId="3BA496ED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147" w14:textId="77777777" w:rsidR="00A15C22" w:rsidRPr="007F7B00" w:rsidRDefault="00A15C22" w:rsidP="007F7B00">
            <w:r w:rsidRPr="007F7B00"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6BAC" w14:textId="77777777" w:rsidR="00A15C22" w:rsidRPr="007F7B00" w:rsidRDefault="00A15C22" w:rsidP="007F7B00">
            <w:r w:rsidRPr="007F7B00">
              <w:t>Dokumentų kopijavimas (A 3 formato, spalvotai 160 g popierius1 lapo pusė)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A17E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29EE" w14:textId="77777777" w:rsidR="00A15C22" w:rsidRPr="007F7B00" w:rsidRDefault="00A15C22" w:rsidP="007F7B00">
            <w:r w:rsidRPr="007F7B00">
              <w:t>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A0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693" w14:textId="77777777" w:rsidR="00A15C22" w:rsidRPr="007F7B00" w:rsidRDefault="00A15C22" w:rsidP="007F7B00"/>
        </w:tc>
      </w:tr>
      <w:tr w:rsidR="00A15C22" w:rsidRPr="007F7B00" w14:paraId="26B19431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E48E" w14:textId="77777777" w:rsidR="00A15C22" w:rsidRPr="007F7B00" w:rsidRDefault="00A15C22" w:rsidP="007F7B00">
            <w:r w:rsidRPr="007F7B00"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E8FC" w14:textId="77777777" w:rsidR="00A15C22" w:rsidRPr="007F7B00" w:rsidRDefault="00A15C22" w:rsidP="007F7B00">
            <w:r w:rsidRPr="007F7B00">
              <w:t xml:space="preserve">Dokumentų skenavimas į PDF arba JPG formatą (į kliento laikmeną arba siuntimas el. paštu A 4 formato, 1 lapo pusė)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FDBE" w14:textId="77777777" w:rsidR="00A15C22" w:rsidRPr="007F7B00" w:rsidRDefault="00A15C22" w:rsidP="007F7B00">
            <w:r w:rsidRPr="007F7B00">
              <w:t>1 lapas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E9A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2D1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E095" w14:textId="77777777" w:rsidR="00A15C22" w:rsidRPr="007F7B00" w:rsidRDefault="00A15C22" w:rsidP="007F7B00"/>
        </w:tc>
      </w:tr>
      <w:tr w:rsidR="00A15C22" w:rsidRPr="007F7B00" w14:paraId="7547DADC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E10A" w14:textId="77777777" w:rsidR="00A15C22" w:rsidRPr="007F7B00" w:rsidRDefault="00A15C22" w:rsidP="007F7B00">
            <w:r w:rsidRPr="007F7B00"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D0" w14:textId="77777777" w:rsidR="00A15C22" w:rsidRPr="007F7B00" w:rsidRDefault="00A15C22" w:rsidP="007F7B00">
            <w:r w:rsidRPr="007F7B00">
              <w:t xml:space="preserve">Dokumentų skenavimas į PDF arba JPG formatą (į kliento laikmeną arba siuntimas el. paštu A 3 formato, 1 lapo pusė)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BEB5" w14:textId="77777777" w:rsidR="00A15C22" w:rsidRPr="007F7B00" w:rsidRDefault="00A15C22" w:rsidP="007F7B00">
            <w:r w:rsidRPr="007F7B00">
              <w:t>1 lapas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00B" w14:textId="77777777" w:rsidR="00A15C22" w:rsidRPr="007F7B00" w:rsidRDefault="00A15C22" w:rsidP="007F7B00">
            <w:r w:rsidRPr="007F7B00">
              <w:t>0,20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B1D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E90" w14:textId="77777777" w:rsidR="00A15C22" w:rsidRPr="007F7B00" w:rsidRDefault="00A15C22" w:rsidP="007F7B00"/>
        </w:tc>
      </w:tr>
      <w:tr w:rsidR="00A15C22" w:rsidRPr="007F7B00" w14:paraId="2FF2B0F4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0DE0" w14:textId="77777777" w:rsidR="00A15C22" w:rsidRPr="007F7B00" w:rsidRDefault="00A15C22" w:rsidP="007F7B00">
            <w:r w:rsidRPr="007F7B00"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3035" w14:textId="77777777" w:rsidR="00A15C22" w:rsidRPr="007F7B00" w:rsidRDefault="00A15C22" w:rsidP="007F7B00">
            <w:r w:rsidRPr="007F7B00">
              <w:t>Dokumentų pristatymas (siuntimas faksu, A 4 formato)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0EF7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C591" w14:textId="77777777" w:rsidR="00A15C22" w:rsidRPr="007F7B00" w:rsidRDefault="00A15C22" w:rsidP="007F7B00">
            <w:r w:rsidRPr="007F7B00">
              <w:t>0,30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91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BA4" w14:textId="77777777" w:rsidR="00A15C22" w:rsidRPr="007F7B00" w:rsidRDefault="00A15C22" w:rsidP="007F7B00"/>
        </w:tc>
      </w:tr>
      <w:tr w:rsidR="00A15C22" w:rsidRPr="007F7B00" w14:paraId="306C9E3A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5A55" w14:textId="77777777" w:rsidR="00A15C22" w:rsidRPr="007F7B00" w:rsidRDefault="00A15C22" w:rsidP="007F7B00">
            <w:r w:rsidRPr="007F7B00"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329C" w14:textId="77777777" w:rsidR="00A15C22" w:rsidRPr="007F7B00" w:rsidRDefault="00A15C22" w:rsidP="007F7B00">
            <w:r w:rsidRPr="007F7B00">
              <w:t xml:space="preserve">Bibliografinių sąrašų ir rodyklių pagal individualią užklausą sudarymas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92AB" w14:textId="77777777" w:rsidR="00A15C22" w:rsidRPr="007F7B00" w:rsidRDefault="00A15C22" w:rsidP="007F7B00">
            <w:r w:rsidRPr="007F7B00">
              <w:t>1 įrašas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77AC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B3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0F5" w14:textId="77777777" w:rsidR="00A15C22" w:rsidRPr="007F7B00" w:rsidRDefault="00A15C22" w:rsidP="007F7B00"/>
        </w:tc>
      </w:tr>
      <w:tr w:rsidR="00A15C22" w:rsidRPr="007F7B00" w14:paraId="701494A6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EBE3" w14:textId="77777777" w:rsidR="00A15C22" w:rsidRPr="007F7B00" w:rsidRDefault="00A15C22" w:rsidP="007F7B00">
            <w:r w:rsidRPr="007F7B00"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54FB" w14:textId="77777777" w:rsidR="00A15C22" w:rsidRPr="007F7B00" w:rsidRDefault="00A15C22" w:rsidP="007F7B00">
            <w:r w:rsidRPr="007F7B00">
              <w:t>Atrankinės informacijos paslaugų teikimas pagal  užsakymą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0224" w14:textId="77777777" w:rsidR="00A15C22" w:rsidRPr="007F7B00" w:rsidRDefault="00A15C22" w:rsidP="007F7B00">
            <w:r w:rsidRPr="007F7B00">
              <w:t>1 val.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FA91" w14:textId="77777777" w:rsidR="00A15C22" w:rsidRPr="007F7B00" w:rsidRDefault="00A15C22" w:rsidP="007F7B00">
            <w:r w:rsidRPr="007F7B00">
              <w:t>1,00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E32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5FA" w14:textId="77777777" w:rsidR="00A15C22" w:rsidRPr="007F7B00" w:rsidRDefault="00A15C22" w:rsidP="007F7B00"/>
        </w:tc>
      </w:tr>
      <w:tr w:rsidR="00A15C22" w:rsidRPr="007F7B00" w14:paraId="4E72CA95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95D2" w14:textId="77777777" w:rsidR="00A15C22" w:rsidRPr="007F7B00" w:rsidRDefault="00A15C22" w:rsidP="007F7B00">
            <w:r w:rsidRPr="007F7B00"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7A53" w14:textId="77777777" w:rsidR="00A15C22" w:rsidRPr="007F7B00" w:rsidRDefault="00A15C22" w:rsidP="007F7B00">
            <w:r w:rsidRPr="007F7B00">
              <w:t>Dokumentų įrišimas perforavimo būdu iki A4 formato:</w:t>
            </w:r>
          </w:p>
          <w:p w14:paraId="7A707E3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044A" w14:textId="77777777" w:rsidR="00A15C22" w:rsidRPr="007F7B00" w:rsidRDefault="00A15C22" w:rsidP="007F7B00">
            <w:r w:rsidRPr="007F7B00">
              <w:t>iki 25 lapų</w:t>
            </w:r>
          </w:p>
          <w:p w14:paraId="70B956C8" w14:textId="77777777" w:rsidR="00A15C22" w:rsidRPr="007F7B00" w:rsidRDefault="00A15C22" w:rsidP="007F7B00">
            <w:r w:rsidRPr="007F7B00">
              <w:t>iki 45 lapų</w:t>
            </w:r>
          </w:p>
          <w:p w14:paraId="114336F0" w14:textId="77777777" w:rsidR="00A15C22" w:rsidRPr="007F7B00" w:rsidRDefault="00A15C22" w:rsidP="007F7B00">
            <w:r w:rsidRPr="007F7B00">
              <w:t>iki 65 lapų</w:t>
            </w:r>
          </w:p>
          <w:p w14:paraId="5A9F4777" w14:textId="77777777" w:rsidR="00A15C22" w:rsidRPr="007F7B00" w:rsidRDefault="00A15C22" w:rsidP="007F7B00">
            <w:r w:rsidRPr="007F7B00">
              <w:t>iki 100 lapų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7580" w14:textId="77777777" w:rsidR="00A15C22" w:rsidRPr="007F7B00" w:rsidRDefault="00A15C22" w:rsidP="007F7B00">
            <w:r w:rsidRPr="007F7B00">
              <w:t>0,80 EUR</w:t>
            </w:r>
          </w:p>
          <w:p w14:paraId="39F97E1A" w14:textId="77777777" w:rsidR="00A15C22" w:rsidRPr="007F7B00" w:rsidRDefault="00A15C22" w:rsidP="007F7B00">
            <w:r w:rsidRPr="007F7B00">
              <w:t>1,10 EUR</w:t>
            </w:r>
          </w:p>
          <w:p w14:paraId="336773AD" w14:textId="77777777" w:rsidR="00A15C22" w:rsidRPr="007F7B00" w:rsidRDefault="00A15C22" w:rsidP="007F7B00">
            <w:r w:rsidRPr="007F7B00">
              <w:t>1,40 EUR</w:t>
            </w:r>
          </w:p>
          <w:p w14:paraId="22CD9196" w14:textId="77777777" w:rsidR="00A15C22" w:rsidRPr="007F7B00" w:rsidRDefault="00A15C22" w:rsidP="007F7B00">
            <w:r w:rsidRPr="007F7B00">
              <w:t>1,60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3E2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3E5F" w14:textId="77777777" w:rsidR="00A15C22" w:rsidRPr="007F7B00" w:rsidRDefault="00A15C22" w:rsidP="007F7B00"/>
        </w:tc>
      </w:tr>
      <w:tr w:rsidR="00A15C22" w:rsidRPr="007F7B00" w14:paraId="275E8C58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8A93" w14:textId="77777777" w:rsidR="00A15C22" w:rsidRPr="007F7B00" w:rsidRDefault="00A15C22" w:rsidP="007F7B00">
            <w:r w:rsidRPr="007F7B00"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F814" w14:textId="77777777" w:rsidR="00A15C22" w:rsidRPr="007F7B00" w:rsidRDefault="00A15C22" w:rsidP="007F7B00">
            <w:r w:rsidRPr="007F7B00">
              <w:t xml:space="preserve">Garso dokumentų perrašymas (kopijavimas tuo pačiu formatu)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E676" w14:textId="77777777" w:rsidR="00A15C22" w:rsidRPr="007F7B00" w:rsidRDefault="00A15C22" w:rsidP="007F7B00">
            <w:r w:rsidRPr="007F7B00">
              <w:t>1 min.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3CD8" w14:textId="77777777" w:rsidR="00A15C22" w:rsidRPr="007F7B00" w:rsidRDefault="00A15C22" w:rsidP="007F7B00">
            <w:r w:rsidRPr="007F7B00">
              <w:t>0,05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D99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C57" w14:textId="77777777" w:rsidR="00A15C22" w:rsidRPr="007F7B00" w:rsidRDefault="00A15C22" w:rsidP="007F7B00"/>
        </w:tc>
      </w:tr>
      <w:tr w:rsidR="00A15C22" w:rsidRPr="007F7B00" w14:paraId="4D3AF3AA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249" w14:textId="77777777" w:rsidR="00A15C22" w:rsidRPr="007F7B00" w:rsidRDefault="00A15C22" w:rsidP="007F7B00">
            <w:r w:rsidRPr="007F7B00"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EDF2" w14:textId="77777777" w:rsidR="00A15C22" w:rsidRPr="007F7B00" w:rsidRDefault="00A15C22" w:rsidP="007F7B00">
            <w:r w:rsidRPr="007F7B00">
              <w:t xml:space="preserve">Garso dokumentų  perrašymas (konvertavimas į kitą formatą)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E9D" w14:textId="77777777" w:rsidR="00A15C22" w:rsidRPr="007F7B00" w:rsidRDefault="00A15C22" w:rsidP="007F7B00">
            <w:r w:rsidRPr="007F7B00">
              <w:t>1 min.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9710" w14:textId="77777777" w:rsidR="00A15C22" w:rsidRPr="007F7B00" w:rsidRDefault="00A15C22" w:rsidP="007F7B00">
            <w:r w:rsidRPr="007F7B00">
              <w:t>0,10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531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B00" w14:textId="77777777" w:rsidR="00A15C22" w:rsidRPr="007F7B00" w:rsidRDefault="00A15C22" w:rsidP="007F7B00"/>
        </w:tc>
      </w:tr>
      <w:tr w:rsidR="00A15C22" w:rsidRPr="007F7B00" w14:paraId="2B1A2284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937A" w14:textId="77777777" w:rsidR="00A15C22" w:rsidRPr="007F7B00" w:rsidRDefault="00A15C22" w:rsidP="007F7B00">
            <w:r w:rsidRPr="007F7B00"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9D8B" w14:textId="77777777" w:rsidR="00A15C22" w:rsidRPr="007F7B00" w:rsidRDefault="00A15C22" w:rsidP="007F7B00">
            <w:r w:rsidRPr="007F7B00">
              <w:t xml:space="preserve">Informacijos kopijavimas į skaitmenines laikmenas (CD, DVD)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9864" w14:textId="77777777" w:rsidR="00A15C22" w:rsidRPr="007F7B00" w:rsidRDefault="00A15C22" w:rsidP="007F7B00">
            <w:r w:rsidRPr="007F7B00">
              <w:t>1 CD/DVD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0553" w14:textId="77777777" w:rsidR="00A15C22" w:rsidRPr="007F7B00" w:rsidRDefault="00A15C22" w:rsidP="007F7B00">
            <w:r w:rsidRPr="007F7B00">
              <w:t>1,50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88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C8A" w14:textId="77777777" w:rsidR="00A15C22" w:rsidRPr="007F7B00" w:rsidRDefault="00A15C22" w:rsidP="007F7B00"/>
        </w:tc>
      </w:tr>
      <w:tr w:rsidR="00A15C22" w:rsidRPr="007F7B00" w14:paraId="7B72E3A1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E744" w14:textId="77777777" w:rsidR="00A15C22" w:rsidRPr="007F7B00" w:rsidRDefault="00A15C22" w:rsidP="007F7B00">
            <w:r w:rsidRPr="007F7B00"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CFDA" w14:textId="77777777" w:rsidR="00A15C22" w:rsidRPr="007F7B00" w:rsidRDefault="00A15C22" w:rsidP="007F7B00">
            <w:r w:rsidRPr="007F7B00">
              <w:t>Dokumentų  laminavimas, celofanavimas:</w:t>
            </w:r>
          </w:p>
          <w:p w14:paraId="2810C838" w14:textId="77777777" w:rsidR="00A15C22" w:rsidRPr="007F7B00" w:rsidRDefault="00A15C22" w:rsidP="007F7B00">
            <w:r w:rsidRPr="007F7B00">
              <w:t>A3 formato</w:t>
            </w:r>
          </w:p>
          <w:p w14:paraId="26DDE702" w14:textId="77777777" w:rsidR="00A15C22" w:rsidRPr="007F7B00" w:rsidRDefault="00A15C22" w:rsidP="007F7B00">
            <w:r w:rsidRPr="007F7B00">
              <w:t>A4 formato</w:t>
            </w:r>
          </w:p>
          <w:p w14:paraId="29F40953" w14:textId="77777777" w:rsidR="00A15C22" w:rsidRPr="007F7B00" w:rsidRDefault="00A15C22" w:rsidP="007F7B00">
            <w:r w:rsidRPr="007F7B00">
              <w:t>A5 formato</w:t>
            </w:r>
          </w:p>
          <w:p w14:paraId="12168794" w14:textId="77777777" w:rsidR="00A15C22" w:rsidRPr="007F7B00" w:rsidRDefault="00A15C22" w:rsidP="007F7B00">
            <w:r w:rsidRPr="007F7B00">
              <w:t>A6 formato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E4C1" w14:textId="77777777" w:rsidR="00A15C22" w:rsidRPr="007F7B00" w:rsidRDefault="00A15C22" w:rsidP="007F7B00">
            <w:r w:rsidRPr="007F7B00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521" w14:textId="77777777" w:rsidR="00A15C22" w:rsidRPr="007F7B00" w:rsidRDefault="00A15C22" w:rsidP="007F7B00"/>
          <w:p w14:paraId="4D2B727D" w14:textId="77777777" w:rsidR="00A15C22" w:rsidRPr="007F7B00" w:rsidRDefault="00A15C22" w:rsidP="007F7B00">
            <w:r w:rsidRPr="007F7B00">
              <w:t>1,50 EUR</w:t>
            </w:r>
          </w:p>
          <w:p w14:paraId="16D3F48A" w14:textId="77777777" w:rsidR="00A15C22" w:rsidRPr="007F7B00" w:rsidRDefault="00A15C22" w:rsidP="007F7B00">
            <w:r w:rsidRPr="007F7B00">
              <w:t>1,10 EUR</w:t>
            </w:r>
          </w:p>
          <w:p w14:paraId="5C58FE6A" w14:textId="77777777" w:rsidR="00A15C22" w:rsidRPr="007F7B00" w:rsidRDefault="00A15C22" w:rsidP="007F7B00">
            <w:r w:rsidRPr="007F7B00">
              <w:t>0,80 EUR</w:t>
            </w:r>
          </w:p>
          <w:p w14:paraId="5D250FC2" w14:textId="77777777" w:rsidR="00A15C22" w:rsidRPr="007F7B00" w:rsidRDefault="00A15C22" w:rsidP="007F7B00">
            <w:r w:rsidRPr="007F7B00">
              <w:t>0,50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ADA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42E" w14:textId="77777777" w:rsidR="00A15C22" w:rsidRPr="007F7B00" w:rsidRDefault="00A15C22" w:rsidP="007F7B00"/>
        </w:tc>
      </w:tr>
      <w:tr w:rsidR="00A15C22" w:rsidRPr="007F7B00" w14:paraId="69D9956A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9F6A" w14:textId="77777777" w:rsidR="00A15C22" w:rsidRPr="007F7B00" w:rsidRDefault="00A15C22" w:rsidP="007F7B00">
            <w:r w:rsidRPr="007F7B00">
              <w:t>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45CE" w14:textId="77777777" w:rsidR="00A15C22" w:rsidRPr="007F7B00" w:rsidRDefault="00A15C22" w:rsidP="007F7B00">
            <w:r w:rsidRPr="007F7B00">
              <w:t>Spaudinių skolinimas iš kitų bibliotekų – tarpbibliotekinio abonemento (TBA) užsakymas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E55" w14:textId="77777777" w:rsidR="00A15C22" w:rsidRPr="007F7B00" w:rsidRDefault="00A15C22" w:rsidP="007F7B00">
            <w:r w:rsidRPr="007F7B00">
              <w:t>1 dokumentas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9E3A" w14:textId="77777777" w:rsidR="00A15C22" w:rsidRPr="007F7B00" w:rsidRDefault="00A15C22" w:rsidP="007F7B00">
            <w:r w:rsidRPr="007F7B00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0C3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830" w14:textId="77777777" w:rsidR="00A15C22" w:rsidRPr="007F7B00" w:rsidRDefault="00A15C22" w:rsidP="007F7B00"/>
        </w:tc>
      </w:tr>
      <w:tr w:rsidR="00A15C22" w:rsidRPr="007F7B00" w14:paraId="27BA4E50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E464" w14:textId="77777777" w:rsidR="00A15C22" w:rsidRPr="007F7B00" w:rsidRDefault="00A15C22" w:rsidP="007F7B00">
            <w:r w:rsidRPr="007F7B00">
              <w:t>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4D9" w14:textId="77777777" w:rsidR="00A15C22" w:rsidRPr="007F7B00" w:rsidRDefault="00A15C22" w:rsidP="007F7B00">
            <w:r w:rsidRPr="007F7B00">
              <w:t>Edukacinė programa;</w:t>
            </w:r>
          </w:p>
          <w:p w14:paraId="745BEE79" w14:textId="77777777" w:rsidR="00A15C22" w:rsidRDefault="00A15C22" w:rsidP="007F7B00"/>
          <w:p w14:paraId="05D88967" w14:textId="77777777" w:rsidR="00A15C22" w:rsidRDefault="00A15C22" w:rsidP="007F7B00">
            <w:r w:rsidRPr="007F7B00">
              <w:t xml:space="preserve">Istorijos dvarelio ekspozicijos </w:t>
            </w:r>
          </w:p>
          <w:p w14:paraId="5F1BE831" w14:textId="77777777" w:rsidR="00A15C22" w:rsidRPr="007F7B00" w:rsidRDefault="00A15C22" w:rsidP="007F7B00">
            <w:r w:rsidRPr="007F7B00">
              <w:t>lankymas su gido paslauga</w:t>
            </w:r>
          </w:p>
          <w:p w14:paraId="4CA78D58" w14:textId="77777777" w:rsidR="00A15C22" w:rsidRDefault="00A15C22" w:rsidP="007F7B00"/>
          <w:p w14:paraId="52E6583D" w14:textId="77777777" w:rsidR="00A15C22" w:rsidRPr="007F7B00" w:rsidRDefault="00A15C22" w:rsidP="007F7B00">
            <w:r w:rsidRPr="007F7B00">
              <w:t>Savarankiškai be gido paslaugos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EBE2" w14:textId="77777777" w:rsidR="00A15C22" w:rsidRPr="007F7B00" w:rsidRDefault="00A15C22" w:rsidP="007F7B00">
            <w:r w:rsidRPr="007F7B00">
              <w:t>1 asmuo *</w:t>
            </w:r>
          </w:p>
          <w:p w14:paraId="020D2123" w14:textId="77777777" w:rsidR="00A15C22" w:rsidRPr="007F7B00" w:rsidRDefault="00A15C22" w:rsidP="007F7B00"/>
          <w:p w14:paraId="4CBCDBA2" w14:textId="77777777" w:rsidR="00A15C22" w:rsidRPr="007F7B00" w:rsidRDefault="00A15C22" w:rsidP="007F7B00"/>
          <w:p w14:paraId="0442BE3C" w14:textId="77777777" w:rsidR="00A15C22" w:rsidRPr="007F7B00" w:rsidRDefault="00A15C22" w:rsidP="007F7B00"/>
          <w:p w14:paraId="0F88A8E4" w14:textId="77777777" w:rsidR="00C57DF4" w:rsidRDefault="00C57DF4" w:rsidP="007F7B00"/>
          <w:p w14:paraId="08C3E2F0" w14:textId="77777777" w:rsidR="00A15C22" w:rsidRPr="007F7B00" w:rsidRDefault="00A15C22" w:rsidP="007F7B00">
            <w:r w:rsidRPr="007F7B00">
              <w:t>Šeimos bilietas (su gidu) **</w:t>
            </w:r>
          </w:p>
          <w:p w14:paraId="5DE5B5D3" w14:textId="77777777" w:rsidR="00A15C22" w:rsidRDefault="00A15C22" w:rsidP="007F7B00"/>
          <w:p w14:paraId="507D5909" w14:textId="77777777" w:rsidR="00A15C22" w:rsidRPr="007F7B00" w:rsidRDefault="00A15C22" w:rsidP="007F7B00">
            <w:r w:rsidRPr="007F7B00">
              <w:t>Papildomas vaikas su šeimos bilietu</w:t>
            </w:r>
          </w:p>
          <w:p w14:paraId="73CD91FF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AC6" w14:textId="77777777" w:rsidR="00A15C22" w:rsidRPr="0093128E" w:rsidRDefault="00A15C22" w:rsidP="00B14691">
            <w:r w:rsidRPr="0093128E">
              <w:t>4,00 EUR</w:t>
            </w:r>
          </w:p>
          <w:p w14:paraId="74E3B093" w14:textId="77777777" w:rsidR="00A15C22" w:rsidRPr="0093128E" w:rsidRDefault="00A15C22" w:rsidP="007F7B00"/>
          <w:p w14:paraId="5DF9DEA7" w14:textId="77777777" w:rsidR="00C27B2E" w:rsidRPr="0093128E" w:rsidRDefault="00C27B2E" w:rsidP="007F7B00">
            <w:r w:rsidRPr="0093128E">
              <w:t>4,00 EUR</w:t>
            </w:r>
          </w:p>
          <w:p w14:paraId="55DF9232" w14:textId="77777777" w:rsidR="00A15C22" w:rsidRPr="0093128E" w:rsidRDefault="00A15C22" w:rsidP="007F7B00"/>
          <w:p w14:paraId="7CF866B8" w14:textId="77777777" w:rsidR="00A15C22" w:rsidRPr="0093128E" w:rsidRDefault="00A15C22" w:rsidP="007F7B00">
            <w:r w:rsidRPr="0093128E">
              <w:t>10,00 EUR</w:t>
            </w:r>
          </w:p>
          <w:p w14:paraId="6089A9E3" w14:textId="77777777" w:rsidR="00A15C22" w:rsidRPr="0093128E" w:rsidRDefault="00A15C22" w:rsidP="007F7B00">
            <w:r w:rsidRPr="0093128E">
              <w:t>3,00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BD9" w14:textId="77777777" w:rsidR="00A15C22" w:rsidRPr="0093128E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A43" w14:textId="77777777" w:rsidR="00A15C22" w:rsidRPr="0093128E" w:rsidRDefault="009811A5" w:rsidP="007F7B00">
            <w:r w:rsidRPr="0093128E">
              <w:t>2,00 EUR</w:t>
            </w:r>
          </w:p>
          <w:p w14:paraId="7F0622A6" w14:textId="77777777" w:rsidR="009811A5" w:rsidRPr="0093128E" w:rsidRDefault="009811A5" w:rsidP="007F7B00"/>
          <w:p w14:paraId="296C3351" w14:textId="77777777" w:rsidR="009811A5" w:rsidRPr="0093128E" w:rsidRDefault="009811A5" w:rsidP="007F7B00"/>
          <w:p w14:paraId="36F96B64" w14:textId="77777777" w:rsidR="009811A5" w:rsidRPr="0093128E" w:rsidRDefault="009811A5" w:rsidP="007F7B00">
            <w:r w:rsidRPr="0093128E">
              <w:t>2,00 EUR</w:t>
            </w:r>
          </w:p>
          <w:p w14:paraId="1999A150" w14:textId="77777777" w:rsidR="009811A5" w:rsidRPr="0093128E" w:rsidRDefault="009811A5" w:rsidP="007F7B00"/>
          <w:p w14:paraId="35CE4691" w14:textId="77777777" w:rsidR="009811A5" w:rsidRPr="0093128E" w:rsidRDefault="009811A5" w:rsidP="007F7B00"/>
          <w:p w14:paraId="4575ED9C" w14:textId="77777777" w:rsidR="00A15C22" w:rsidRPr="0093128E" w:rsidRDefault="009811A5" w:rsidP="007F7B00">
            <w:r w:rsidRPr="0093128E">
              <w:t>5,00 EUR</w:t>
            </w:r>
          </w:p>
          <w:p w14:paraId="582957B5" w14:textId="77777777" w:rsidR="00A15C22" w:rsidRPr="0093128E" w:rsidRDefault="00A15C22" w:rsidP="007F7B00"/>
          <w:p w14:paraId="45169305" w14:textId="77777777" w:rsidR="00A15C22" w:rsidRPr="0093128E" w:rsidRDefault="00A15C22" w:rsidP="007F7B00"/>
          <w:p w14:paraId="0E12FF9C" w14:textId="77777777" w:rsidR="009811A5" w:rsidRPr="0093128E" w:rsidRDefault="009811A5" w:rsidP="007F7B00">
            <w:r w:rsidRPr="0093128E">
              <w:t>1,50 EUR</w:t>
            </w:r>
          </w:p>
          <w:p w14:paraId="09E4C084" w14:textId="77777777" w:rsidR="00A15C22" w:rsidRPr="0093128E" w:rsidRDefault="00A15C22" w:rsidP="007F7B00"/>
        </w:tc>
      </w:tr>
      <w:tr w:rsidR="00A15C22" w:rsidRPr="007F7B00" w14:paraId="3B4581E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1C0B" w14:textId="77777777" w:rsidR="00A15C22" w:rsidRPr="007F7B00" w:rsidRDefault="00A15C22" w:rsidP="007F7B00">
            <w:r w:rsidRPr="007F7B00">
              <w:t>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A8B1" w14:textId="77777777" w:rsidR="00A15C22" w:rsidRPr="007F7B00" w:rsidRDefault="00A15C22" w:rsidP="007F7B00">
            <w:r w:rsidRPr="007F7B00">
              <w:t>Teksto  spausdinimas (surinkimas kompiuteriu Time New Roman 12 šriftu)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7D8" w14:textId="77777777" w:rsidR="00A15C22" w:rsidRPr="007F7B00" w:rsidRDefault="00A15C22" w:rsidP="007F7B00">
            <w:r w:rsidRPr="007F7B00">
              <w:t>1 puslapis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67C" w14:textId="77777777" w:rsidR="00A15C22" w:rsidRPr="007F7B00" w:rsidRDefault="00A15C22" w:rsidP="007F7B00">
            <w:r w:rsidRPr="007F7B00">
              <w:t>0,60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9E56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CDC" w14:textId="77777777" w:rsidR="00A15C22" w:rsidRPr="007F7B00" w:rsidRDefault="00A15C22" w:rsidP="007F7B00"/>
        </w:tc>
      </w:tr>
      <w:tr w:rsidR="00A15C22" w:rsidRPr="007F7B00" w14:paraId="4922DA2D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C39E" w14:textId="77777777" w:rsidR="00A15C22" w:rsidRPr="0093128E" w:rsidRDefault="00B56ACB" w:rsidP="00255922">
            <w:r w:rsidRPr="0093128E">
              <w:t>24</w:t>
            </w:r>
            <w:r w:rsidR="00A15C22" w:rsidRPr="0093128E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82A8" w14:textId="77777777" w:rsidR="00A15C22" w:rsidRPr="0093128E" w:rsidRDefault="00A15C22" w:rsidP="007F7B00">
            <w:r w:rsidRPr="0093128E">
              <w:t>Scenos pastatymas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1D0E" w14:textId="77777777" w:rsidR="00A15C22" w:rsidRPr="0093128E" w:rsidRDefault="00A15C22" w:rsidP="007F7B00">
            <w:r w:rsidRPr="0093128E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7A80" w14:textId="77777777" w:rsidR="00A15C22" w:rsidRPr="0093128E" w:rsidRDefault="00A15C22" w:rsidP="007F7B00">
            <w:r w:rsidRPr="0093128E">
              <w:t>180,00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673A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709" w14:textId="77777777" w:rsidR="00A15C22" w:rsidRPr="0093128E" w:rsidRDefault="004F6061" w:rsidP="007F7B00">
            <w:r w:rsidRPr="0093128E">
              <w:t>90,00 EUR</w:t>
            </w:r>
          </w:p>
          <w:p w14:paraId="42AEDB60" w14:textId="77777777" w:rsidR="00A15C22" w:rsidRPr="007F7B00" w:rsidRDefault="00A15C22" w:rsidP="007F7B00"/>
        </w:tc>
      </w:tr>
      <w:tr w:rsidR="00A15C22" w:rsidRPr="007F7B00" w14:paraId="57F9BA93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C431" w14:textId="77777777" w:rsidR="00A15C22" w:rsidRPr="0093128E" w:rsidRDefault="00B56ACB" w:rsidP="00B56ACB">
            <w:r w:rsidRPr="0093128E">
              <w:t>25</w:t>
            </w:r>
            <w:r w:rsidR="00A15C22" w:rsidRPr="0093128E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6F75" w14:textId="77777777" w:rsidR="00A15C22" w:rsidRPr="0093128E" w:rsidRDefault="00A15C22" w:rsidP="007F7B00">
            <w:r w:rsidRPr="0093128E">
              <w:t>Momentinė fotografija (8,6 cm. x 10,8 cm.)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A54E" w14:textId="77777777" w:rsidR="00A15C22" w:rsidRPr="0093128E" w:rsidRDefault="00A15C22" w:rsidP="007F7B00">
            <w:r w:rsidRPr="0093128E">
              <w:t>1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9E51" w14:textId="77777777" w:rsidR="00A15C22" w:rsidRPr="0093128E" w:rsidRDefault="0093128E" w:rsidP="007F7B00">
            <w:r>
              <w:t xml:space="preserve">  2,00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25E" w14:textId="77777777" w:rsidR="00A15C22" w:rsidRPr="007F7B00" w:rsidRDefault="00A15C22" w:rsidP="007F7B0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AEE" w14:textId="77777777" w:rsidR="00A15C22" w:rsidRPr="007F7B00" w:rsidRDefault="00A15C22" w:rsidP="007F7B00"/>
        </w:tc>
      </w:tr>
      <w:tr w:rsidR="00A15C22" w:rsidRPr="007F7B00" w14:paraId="0F5ACC9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97F" w14:textId="77777777" w:rsidR="00A15C22" w:rsidRPr="0093128E" w:rsidRDefault="00B56ACB" w:rsidP="00B56ACB">
            <w:r w:rsidRPr="0093128E">
              <w:t>26</w:t>
            </w:r>
            <w:r w:rsidR="00A15C22" w:rsidRPr="0093128E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9CC9" w14:textId="77777777" w:rsidR="00A15C22" w:rsidRPr="0093128E" w:rsidRDefault="00A15C22" w:rsidP="007F7B00">
            <w:r w:rsidRPr="0093128E">
              <w:t>Leidybinė, suvenyrinė ir kita produkcija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815" w14:textId="77777777" w:rsidR="00A15C22" w:rsidRPr="0093128E" w:rsidRDefault="00A15C22" w:rsidP="007F7B00">
            <w:r w:rsidRPr="0093128E">
              <w:t>1 vnt.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809" w14:textId="77777777" w:rsidR="00A15C22" w:rsidRPr="0093128E" w:rsidRDefault="00A15C22" w:rsidP="007F7B00">
            <w:r w:rsidRPr="0093128E">
              <w:t>Antkainis proc.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2E8" w14:textId="77777777" w:rsidR="00A15C22" w:rsidRPr="007F7B00" w:rsidRDefault="00A15C22" w:rsidP="007F7B00"/>
        </w:tc>
      </w:tr>
      <w:tr w:rsidR="00A15C22" w:rsidRPr="007F7B00" w14:paraId="7341CC8A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972D" w14:textId="77777777" w:rsidR="00A15C22" w:rsidRPr="007F7B00" w:rsidRDefault="00B56ACB" w:rsidP="00255922">
            <w:r>
              <w:t>26</w:t>
            </w:r>
            <w:r w:rsidR="00A15C22" w:rsidRPr="007F7B00"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61A8" w14:textId="77777777" w:rsidR="00A15C22" w:rsidRPr="007F7B00" w:rsidRDefault="00A15C22" w:rsidP="007F7B00">
            <w:r w:rsidRPr="007F7B00">
              <w:t>tiekėjų kaina iki 0,99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285F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A326" w14:textId="77777777" w:rsidR="00A15C22" w:rsidRPr="007F7B00" w:rsidRDefault="00A15C22" w:rsidP="007F7B00">
            <w:r w:rsidRPr="007F7B00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AC18" w14:textId="77777777" w:rsidR="00A15C22" w:rsidRPr="007F7B00" w:rsidRDefault="00A15C22" w:rsidP="007F7B00"/>
        </w:tc>
      </w:tr>
      <w:tr w:rsidR="00A15C22" w:rsidRPr="007F7B00" w14:paraId="1C95BE17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056" w14:textId="77777777" w:rsidR="00A15C22" w:rsidRPr="007F7B00" w:rsidRDefault="00B56ACB" w:rsidP="00255922">
            <w:r>
              <w:t>26</w:t>
            </w:r>
            <w:r w:rsidR="00A15C22" w:rsidRPr="007F7B00"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3CA" w14:textId="77777777" w:rsidR="00A15C22" w:rsidRPr="007F7B00" w:rsidRDefault="00A15C22" w:rsidP="007F7B00">
            <w:r w:rsidRPr="007F7B00">
              <w:t>tiekėjų kaina nuo 1,00 Eur iki 4,99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6057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8ED" w14:textId="77777777" w:rsidR="00A15C22" w:rsidRPr="007F7B00" w:rsidRDefault="00A15C22" w:rsidP="007F7B00">
            <w:r w:rsidRPr="007F7B00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BDF" w14:textId="77777777" w:rsidR="00A15C22" w:rsidRPr="007F7B00" w:rsidRDefault="00A15C22" w:rsidP="007F7B00"/>
        </w:tc>
      </w:tr>
      <w:tr w:rsidR="00A15C22" w:rsidRPr="007F7B00" w14:paraId="49D2732E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36D" w14:textId="77777777" w:rsidR="00A15C22" w:rsidRPr="007F7B00" w:rsidRDefault="00B56ACB" w:rsidP="00255922">
            <w:r>
              <w:t>26</w:t>
            </w:r>
            <w:r w:rsidR="00A15C22" w:rsidRPr="007F7B00"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757" w14:textId="77777777" w:rsidR="00A15C22" w:rsidRPr="007F7B00" w:rsidRDefault="00A15C22" w:rsidP="007F7B00">
            <w:r w:rsidRPr="007F7B00">
              <w:t>tiekėjų kaina nuo 5,00 Eur iki 9,99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262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1E8" w14:textId="77777777" w:rsidR="00A15C22" w:rsidRPr="007F7B00" w:rsidRDefault="00A15C22" w:rsidP="007F7B00">
            <w:r w:rsidRPr="007F7B00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5FC" w14:textId="77777777" w:rsidR="00A15C22" w:rsidRPr="007F7B00" w:rsidRDefault="00A15C22" w:rsidP="007F7B00"/>
        </w:tc>
      </w:tr>
      <w:tr w:rsidR="00A15C22" w:rsidRPr="007F7B00" w14:paraId="5DAF49F2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55D" w14:textId="77777777" w:rsidR="00A15C22" w:rsidRPr="007F7B00" w:rsidRDefault="00B56ACB" w:rsidP="00255922">
            <w:r>
              <w:t>26</w:t>
            </w:r>
            <w:r w:rsidR="00A15C22" w:rsidRPr="007F7B00"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89C" w14:textId="77777777" w:rsidR="00A15C22" w:rsidRPr="007F7B00" w:rsidRDefault="00A15C22" w:rsidP="007F7B00">
            <w:r w:rsidRPr="007F7B00">
              <w:t>tiekėjų kaina nuo 10,00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883" w14:textId="77777777" w:rsidR="00A15C22" w:rsidRPr="007F7B00" w:rsidRDefault="00A15C22" w:rsidP="007F7B00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1A22" w14:textId="77777777" w:rsidR="00A15C22" w:rsidRPr="007F7B00" w:rsidRDefault="00A15C22" w:rsidP="007F7B00">
            <w:r w:rsidRPr="007F7B00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4AC" w14:textId="77777777" w:rsidR="00A15C22" w:rsidRPr="007F7B00" w:rsidRDefault="00A15C22" w:rsidP="007F7B00"/>
        </w:tc>
      </w:tr>
      <w:tr w:rsidR="00A15C22" w:rsidRPr="007F7B00" w14:paraId="3ADD7C8F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C35A" w14:textId="77777777" w:rsidR="00A15C22" w:rsidRPr="007F7B00" w:rsidRDefault="00B56ACB" w:rsidP="00255922">
            <w:r>
              <w:rPr>
                <w:lang w:val="en-US"/>
              </w:rPr>
              <w:t>27</w:t>
            </w:r>
            <w:r w:rsidR="00A15C22" w:rsidRPr="007F7B0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688" w14:textId="77777777" w:rsidR="00A15C22" w:rsidRPr="007F7B00" w:rsidRDefault="00A15C22" w:rsidP="007F7B00">
            <w:r w:rsidRPr="007F7B00">
              <w:t>Vaikų vasaros dienos stovykla (7-12 m. vaikams)*****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A25" w14:textId="77777777" w:rsidR="00A15C22" w:rsidRPr="007F7B00" w:rsidRDefault="00A15C22" w:rsidP="007F7B00">
            <w:r w:rsidRPr="007F7B00">
              <w:t>1 d./1 vaikui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602" w14:textId="77777777" w:rsidR="00A15C22" w:rsidRPr="007F7B00" w:rsidRDefault="00ED794C" w:rsidP="00ED794C">
            <w:r>
              <w:t>30,00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F908" w14:textId="77777777" w:rsidR="00A15C22" w:rsidRPr="0093128E" w:rsidRDefault="005563A9" w:rsidP="007F7B00">
            <w:r w:rsidRPr="0093128E">
              <w:t>15,00 EUR</w:t>
            </w:r>
          </w:p>
          <w:p w14:paraId="4CF05443" w14:textId="77777777" w:rsidR="00A15C22" w:rsidRPr="007F7B00" w:rsidRDefault="00A15C22" w:rsidP="007F7B00"/>
        </w:tc>
      </w:tr>
      <w:tr w:rsidR="0093128E" w:rsidRPr="007F7B00" w14:paraId="579B845B" w14:textId="77777777" w:rsidTr="007F7B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B34" w14:textId="77777777" w:rsidR="0093128E" w:rsidRDefault="0093128E" w:rsidP="00255922">
            <w:pPr>
              <w:rPr>
                <w:lang w:val="en-US"/>
              </w:rPr>
            </w:pPr>
            <w:r w:rsidRPr="0093128E">
              <w:rPr>
                <w:b/>
                <w:lang w:val="en-US"/>
              </w:rPr>
              <w:t>28</w:t>
            </w:r>
            <w:r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140" w14:textId="77777777" w:rsidR="0093128E" w:rsidRPr="0093128E" w:rsidRDefault="0093128E" w:rsidP="007F7B00">
            <w:pPr>
              <w:rPr>
                <w:b/>
              </w:rPr>
            </w:pPr>
            <w:r w:rsidRPr="0093128E">
              <w:rPr>
                <w:b/>
              </w:rPr>
              <w:t>Seminarų, konferencijų ir kitų renginių organizavimas ir aptarnavimas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6BA6" w14:textId="77777777" w:rsidR="0093128E" w:rsidRDefault="0093128E" w:rsidP="007F7B00">
            <w:pPr>
              <w:rPr>
                <w:b/>
              </w:rPr>
            </w:pPr>
          </w:p>
          <w:p w14:paraId="3BA5B29F" w14:textId="77777777" w:rsidR="0093128E" w:rsidRPr="0093128E" w:rsidRDefault="0093128E" w:rsidP="007F7B00">
            <w:pPr>
              <w:rPr>
                <w:b/>
              </w:rPr>
            </w:pPr>
            <w:r>
              <w:rPr>
                <w:b/>
              </w:rPr>
              <w:t xml:space="preserve">1 val.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4637" w14:textId="77777777" w:rsidR="0093128E" w:rsidRDefault="0093128E" w:rsidP="007F7B00">
            <w:pPr>
              <w:rPr>
                <w:b/>
              </w:rPr>
            </w:pPr>
            <w:r>
              <w:rPr>
                <w:b/>
              </w:rPr>
              <w:t>2</w:t>
            </w:r>
            <w:r w:rsidR="00ED794C">
              <w:rPr>
                <w:b/>
              </w:rPr>
              <w:t>0 EUR</w:t>
            </w:r>
            <w:r>
              <w:rPr>
                <w:b/>
              </w:rPr>
              <w:t xml:space="preserve"> (darbo dienomis);</w:t>
            </w:r>
          </w:p>
          <w:p w14:paraId="5E0C9E9F" w14:textId="77777777" w:rsidR="0093128E" w:rsidRPr="0093128E" w:rsidRDefault="00ED794C" w:rsidP="007F7B00">
            <w:pPr>
              <w:rPr>
                <w:b/>
              </w:rPr>
            </w:pPr>
            <w:r>
              <w:rPr>
                <w:b/>
              </w:rPr>
              <w:t>30 EUR</w:t>
            </w:r>
            <w:r w:rsidR="0093128E">
              <w:rPr>
                <w:b/>
              </w:rPr>
              <w:t xml:space="preserve"> (poilsio ir švenčių dienomis)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028" w14:textId="77777777" w:rsidR="0093128E" w:rsidRDefault="00013DC7" w:rsidP="007F7B00">
            <w:pPr>
              <w:rPr>
                <w:b/>
              </w:rPr>
            </w:pPr>
            <w:r>
              <w:rPr>
                <w:b/>
              </w:rPr>
              <w:t>1</w:t>
            </w:r>
            <w:r w:rsidR="00FF5E0F">
              <w:rPr>
                <w:b/>
              </w:rPr>
              <w:t>5</w:t>
            </w:r>
            <w:r>
              <w:rPr>
                <w:b/>
              </w:rPr>
              <w:t xml:space="preserve"> Eur</w:t>
            </w:r>
          </w:p>
          <w:p w14:paraId="732E9290" w14:textId="77777777" w:rsidR="00013DC7" w:rsidRDefault="00013DC7" w:rsidP="007F7B00">
            <w:pPr>
              <w:rPr>
                <w:b/>
              </w:rPr>
            </w:pPr>
          </w:p>
          <w:p w14:paraId="5CB99BD1" w14:textId="77777777" w:rsidR="00013DC7" w:rsidRPr="0093128E" w:rsidRDefault="00013DC7" w:rsidP="00FF5E0F">
            <w:pPr>
              <w:rPr>
                <w:b/>
              </w:rPr>
            </w:pPr>
            <w:r>
              <w:rPr>
                <w:b/>
              </w:rPr>
              <w:t>2</w:t>
            </w:r>
            <w:r w:rsidR="00FF5E0F">
              <w:rPr>
                <w:b/>
              </w:rPr>
              <w:t>5</w:t>
            </w:r>
            <w:r>
              <w:rPr>
                <w:b/>
              </w:rPr>
              <w:t xml:space="preserve"> Eur</w:t>
            </w:r>
          </w:p>
        </w:tc>
      </w:tr>
    </w:tbl>
    <w:p w14:paraId="04317253" w14:textId="77777777" w:rsidR="001F365B" w:rsidRPr="001F365B" w:rsidRDefault="001F365B" w:rsidP="001F365B">
      <w:pPr>
        <w:spacing w:line="276" w:lineRule="auto"/>
        <w:jc w:val="both"/>
      </w:pPr>
      <w:r w:rsidRPr="001F365B">
        <w:t>Paaiškinimai:</w:t>
      </w:r>
    </w:p>
    <w:p w14:paraId="77FB96C4" w14:textId="77777777" w:rsidR="001F365B" w:rsidRPr="001F365B" w:rsidRDefault="001F365B" w:rsidP="001F365B">
      <w:pPr>
        <w:spacing w:line="276" w:lineRule="auto"/>
        <w:jc w:val="both"/>
        <w:rPr>
          <w:i/>
          <w:iCs/>
        </w:rPr>
      </w:pPr>
      <w:r w:rsidRPr="001F365B">
        <w:t>* Nemokamai –  vaikams iki 3 metų ir didesnę nei 6 asmenų grupę lydinčiam asmeniui; Anykščių rajono savivaldybės ugdymo įstaigų organizuotoms vaikų grupėms iki 7 metų amžiaus, lydimoms atsakingų asmenų.</w:t>
      </w:r>
    </w:p>
    <w:p w14:paraId="09D3DB63" w14:textId="77777777" w:rsidR="001F365B" w:rsidRPr="001F365B" w:rsidRDefault="001F365B" w:rsidP="001F365B">
      <w:pPr>
        <w:spacing w:line="276" w:lineRule="auto"/>
        <w:jc w:val="both"/>
      </w:pPr>
      <w:r w:rsidRPr="001F365B">
        <w:t>** Šeimos bilietas (galioja 3–6 asmenų grupei iš 1–2 suaugusiųjų ir 2–5 asmenų nuo 3 iki 18 metų); *** Nemokamai – Anykščių rajono savivaldybės biudžetinėms kultūros įstaigoms;</w:t>
      </w:r>
    </w:p>
    <w:p w14:paraId="1F9413F2" w14:textId="77777777" w:rsidR="001F365B" w:rsidRPr="001F365B" w:rsidRDefault="001F365B" w:rsidP="001F365B">
      <w:pPr>
        <w:spacing w:line="276" w:lineRule="auto"/>
        <w:jc w:val="both"/>
      </w:pPr>
      <w:r w:rsidRPr="001F365B">
        <w:t xml:space="preserve">**** Nuolaidos: antra nuomos </w:t>
      </w:r>
      <w:r w:rsidRPr="007F6CC8">
        <w:t xml:space="preserve">para </w:t>
      </w:r>
      <w:r w:rsidR="007553D9" w:rsidRPr="007F6CC8">
        <w:t>–</w:t>
      </w:r>
      <w:r w:rsidRPr="007F6CC8">
        <w:t xml:space="preserve"> 50 proc., trečia nuomos para </w:t>
      </w:r>
      <w:r w:rsidR="007553D9" w:rsidRPr="007F6CC8">
        <w:t>–</w:t>
      </w:r>
      <w:r w:rsidRPr="007F6CC8">
        <w:t xml:space="preserve">  80 proc</w:t>
      </w:r>
      <w:r w:rsidRPr="001F365B">
        <w:t>.</w:t>
      </w:r>
    </w:p>
    <w:p w14:paraId="0ECE007C" w14:textId="77777777" w:rsidR="001F365B" w:rsidRPr="001F365B" w:rsidRDefault="001F365B" w:rsidP="001F365B">
      <w:pPr>
        <w:spacing w:line="276" w:lineRule="auto"/>
        <w:jc w:val="both"/>
      </w:pPr>
      <w:r w:rsidRPr="001F365B">
        <w:t>***** Nustatant kainas, jos apvalinamos iki vieno skaičiaus po kablelio.</w:t>
      </w:r>
    </w:p>
    <w:p w14:paraId="0FF55929" w14:textId="77777777" w:rsidR="001F365B" w:rsidRPr="001F365B" w:rsidRDefault="001F365B" w:rsidP="001F365B">
      <w:pPr>
        <w:spacing w:line="276" w:lineRule="auto"/>
        <w:jc w:val="both"/>
      </w:pPr>
      <w:r w:rsidRPr="001F365B">
        <w:t>****** Nuolaidos: antram ar daugiau vaikų iš tos pačios šeimos – 50 proc. nuolaida kitam vaikui.</w:t>
      </w:r>
    </w:p>
    <w:sectPr w:rsidR="001F365B" w:rsidRPr="001F365B" w:rsidSect="001B4C87">
      <w:headerReference w:type="even" r:id="rId10"/>
      <w:headerReference w:type="default" r:id="rId11"/>
      <w:pgSz w:w="11906" w:h="16838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B4D3" w14:textId="77777777" w:rsidR="004239FF" w:rsidRDefault="004239FF">
      <w:r>
        <w:separator/>
      </w:r>
    </w:p>
  </w:endnote>
  <w:endnote w:type="continuationSeparator" w:id="0">
    <w:p w14:paraId="69ED3ACE" w14:textId="77777777" w:rsidR="004239FF" w:rsidRDefault="0042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0E5AD" w14:textId="77777777" w:rsidR="004239FF" w:rsidRDefault="004239FF">
      <w:r>
        <w:separator/>
      </w:r>
    </w:p>
  </w:footnote>
  <w:footnote w:type="continuationSeparator" w:id="0">
    <w:p w14:paraId="40F4E973" w14:textId="77777777" w:rsidR="004239FF" w:rsidRDefault="00423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64A9" w14:textId="77777777" w:rsidR="00DF2B44" w:rsidRDefault="00DF2B4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567458" w14:textId="77777777" w:rsidR="00DF2B44" w:rsidRDefault="00DF2B4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2BF0" w14:textId="77777777" w:rsidR="00DF2B44" w:rsidRDefault="00DF2B4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21BBA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5D087EA3" w14:textId="77777777" w:rsidR="00DF2B44" w:rsidRDefault="00DF2B4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num w:numId="1" w16cid:durableId="1072235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01710"/>
    <w:rsid w:val="00013DC7"/>
    <w:rsid w:val="0001612D"/>
    <w:rsid w:val="0002060F"/>
    <w:rsid w:val="00030973"/>
    <w:rsid w:val="00036FA7"/>
    <w:rsid w:val="00045F12"/>
    <w:rsid w:val="00046920"/>
    <w:rsid w:val="00047993"/>
    <w:rsid w:val="000613CD"/>
    <w:rsid w:val="00071588"/>
    <w:rsid w:val="00086983"/>
    <w:rsid w:val="00092A03"/>
    <w:rsid w:val="000B716F"/>
    <w:rsid w:val="000D152A"/>
    <w:rsid w:val="000E050F"/>
    <w:rsid w:val="000E6059"/>
    <w:rsid w:val="000F104D"/>
    <w:rsid w:val="000F225D"/>
    <w:rsid w:val="000F49E1"/>
    <w:rsid w:val="000F5E29"/>
    <w:rsid w:val="001333FC"/>
    <w:rsid w:val="00134FC6"/>
    <w:rsid w:val="00141BA7"/>
    <w:rsid w:val="001543A5"/>
    <w:rsid w:val="0015629E"/>
    <w:rsid w:val="001573E0"/>
    <w:rsid w:val="00160276"/>
    <w:rsid w:val="00161DBB"/>
    <w:rsid w:val="00182940"/>
    <w:rsid w:val="001B4C87"/>
    <w:rsid w:val="001B7148"/>
    <w:rsid w:val="001B7BF5"/>
    <w:rsid w:val="001E331C"/>
    <w:rsid w:val="001E6905"/>
    <w:rsid w:val="001F365B"/>
    <w:rsid w:val="00201210"/>
    <w:rsid w:val="00234CA9"/>
    <w:rsid w:val="0025455F"/>
    <w:rsid w:val="00255922"/>
    <w:rsid w:val="0026202B"/>
    <w:rsid w:val="0026257F"/>
    <w:rsid w:val="00266F4C"/>
    <w:rsid w:val="00270226"/>
    <w:rsid w:val="00271875"/>
    <w:rsid w:val="002808DB"/>
    <w:rsid w:val="00281889"/>
    <w:rsid w:val="00282AAB"/>
    <w:rsid w:val="00286482"/>
    <w:rsid w:val="00291FAE"/>
    <w:rsid w:val="002A39A7"/>
    <w:rsid w:val="002A738A"/>
    <w:rsid w:val="002C4F54"/>
    <w:rsid w:val="003129EE"/>
    <w:rsid w:val="00327EA5"/>
    <w:rsid w:val="00327F68"/>
    <w:rsid w:val="00332142"/>
    <w:rsid w:val="003333B7"/>
    <w:rsid w:val="003527BA"/>
    <w:rsid w:val="0035656C"/>
    <w:rsid w:val="003919F9"/>
    <w:rsid w:val="00395809"/>
    <w:rsid w:val="003A0787"/>
    <w:rsid w:val="003A2396"/>
    <w:rsid w:val="003A7118"/>
    <w:rsid w:val="003C561B"/>
    <w:rsid w:val="00416405"/>
    <w:rsid w:val="004239FF"/>
    <w:rsid w:val="004275BF"/>
    <w:rsid w:val="00434C3E"/>
    <w:rsid w:val="00442073"/>
    <w:rsid w:val="004507A7"/>
    <w:rsid w:val="00454DBA"/>
    <w:rsid w:val="00455D2F"/>
    <w:rsid w:val="004706AF"/>
    <w:rsid w:val="00487EE3"/>
    <w:rsid w:val="004A0879"/>
    <w:rsid w:val="004A605C"/>
    <w:rsid w:val="004B14BE"/>
    <w:rsid w:val="004C0BAB"/>
    <w:rsid w:val="004C266E"/>
    <w:rsid w:val="004E10B8"/>
    <w:rsid w:val="004E724F"/>
    <w:rsid w:val="004F3577"/>
    <w:rsid w:val="004F525A"/>
    <w:rsid w:val="004F6061"/>
    <w:rsid w:val="00521BBA"/>
    <w:rsid w:val="00523BC9"/>
    <w:rsid w:val="00523ECF"/>
    <w:rsid w:val="0053239E"/>
    <w:rsid w:val="00532A1B"/>
    <w:rsid w:val="00543BBE"/>
    <w:rsid w:val="00544388"/>
    <w:rsid w:val="0054586B"/>
    <w:rsid w:val="00552BCB"/>
    <w:rsid w:val="005563A9"/>
    <w:rsid w:val="005601FC"/>
    <w:rsid w:val="00567937"/>
    <w:rsid w:val="005767D5"/>
    <w:rsid w:val="005A0B14"/>
    <w:rsid w:val="005A1873"/>
    <w:rsid w:val="005A70F7"/>
    <w:rsid w:val="005B2FD7"/>
    <w:rsid w:val="005C4769"/>
    <w:rsid w:val="005C71F1"/>
    <w:rsid w:val="005D2694"/>
    <w:rsid w:val="005E01A9"/>
    <w:rsid w:val="005F2522"/>
    <w:rsid w:val="00601085"/>
    <w:rsid w:val="00604EA3"/>
    <w:rsid w:val="00612B1B"/>
    <w:rsid w:val="00614A43"/>
    <w:rsid w:val="00622B00"/>
    <w:rsid w:val="00633DD2"/>
    <w:rsid w:val="00640FED"/>
    <w:rsid w:val="006475FB"/>
    <w:rsid w:val="0066087B"/>
    <w:rsid w:val="00681752"/>
    <w:rsid w:val="006B1A64"/>
    <w:rsid w:val="006B4CE2"/>
    <w:rsid w:val="006D3B97"/>
    <w:rsid w:val="006E3040"/>
    <w:rsid w:val="006F6A14"/>
    <w:rsid w:val="00700626"/>
    <w:rsid w:val="007451D4"/>
    <w:rsid w:val="007476F0"/>
    <w:rsid w:val="00755357"/>
    <w:rsid w:val="007553D9"/>
    <w:rsid w:val="00777F08"/>
    <w:rsid w:val="00783768"/>
    <w:rsid w:val="007B17E9"/>
    <w:rsid w:val="007E5E06"/>
    <w:rsid w:val="007F137A"/>
    <w:rsid w:val="007F41A1"/>
    <w:rsid w:val="007F58A4"/>
    <w:rsid w:val="007F6CC8"/>
    <w:rsid w:val="007F7B00"/>
    <w:rsid w:val="0080364F"/>
    <w:rsid w:val="00810222"/>
    <w:rsid w:val="008114E9"/>
    <w:rsid w:val="008163DA"/>
    <w:rsid w:val="008475A2"/>
    <w:rsid w:val="0086452F"/>
    <w:rsid w:val="00871CC5"/>
    <w:rsid w:val="00873B6D"/>
    <w:rsid w:val="00887E5F"/>
    <w:rsid w:val="008B2102"/>
    <w:rsid w:val="008B5B36"/>
    <w:rsid w:val="008B5E77"/>
    <w:rsid w:val="008C3F08"/>
    <w:rsid w:val="008C7487"/>
    <w:rsid w:val="008D2BF7"/>
    <w:rsid w:val="008D338E"/>
    <w:rsid w:val="008D4CC9"/>
    <w:rsid w:val="008D66F5"/>
    <w:rsid w:val="008D6787"/>
    <w:rsid w:val="008E1B90"/>
    <w:rsid w:val="008E49E7"/>
    <w:rsid w:val="00910A93"/>
    <w:rsid w:val="00921BE8"/>
    <w:rsid w:val="0093128E"/>
    <w:rsid w:val="0093523A"/>
    <w:rsid w:val="009540FF"/>
    <w:rsid w:val="00962646"/>
    <w:rsid w:val="0097589E"/>
    <w:rsid w:val="00977011"/>
    <w:rsid w:val="009811A5"/>
    <w:rsid w:val="00983E06"/>
    <w:rsid w:val="00992633"/>
    <w:rsid w:val="009A14FC"/>
    <w:rsid w:val="009B199D"/>
    <w:rsid w:val="009C1EA1"/>
    <w:rsid w:val="009C2D08"/>
    <w:rsid w:val="009C2D17"/>
    <w:rsid w:val="009C3EFB"/>
    <w:rsid w:val="009C6CA8"/>
    <w:rsid w:val="009D283B"/>
    <w:rsid w:val="009D33B3"/>
    <w:rsid w:val="009E2511"/>
    <w:rsid w:val="00A15C22"/>
    <w:rsid w:val="00A221F3"/>
    <w:rsid w:val="00A23AB2"/>
    <w:rsid w:val="00A45D14"/>
    <w:rsid w:val="00A523B5"/>
    <w:rsid w:val="00A61778"/>
    <w:rsid w:val="00A660E7"/>
    <w:rsid w:val="00A77FAB"/>
    <w:rsid w:val="00A82CD2"/>
    <w:rsid w:val="00A963B8"/>
    <w:rsid w:val="00AF0748"/>
    <w:rsid w:val="00B12913"/>
    <w:rsid w:val="00B1411B"/>
    <w:rsid w:val="00B1445E"/>
    <w:rsid w:val="00B14691"/>
    <w:rsid w:val="00B23ACF"/>
    <w:rsid w:val="00B30A70"/>
    <w:rsid w:val="00B4221F"/>
    <w:rsid w:val="00B56ACB"/>
    <w:rsid w:val="00B80F2E"/>
    <w:rsid w:val="00B86EF7"/>
    <w:rsid w:val="00BA2DC3"/>
    <w:rsid w:val="00BB3394"/>
    <w:rsid w:val="00BF1112"/>
    <w:rsid w:val="00C0790F"/>
    <w:rsid w:val="00C10189"/>
    <w:rsid w:val="00C12CBF"/>
    <w:rsid w:val="00C13A74"/>
    <w:rsid w:val="00C174F7"/>
    <w:rsid w:val="00C27B2E"/>
    <w:rsid w:val="00C3411D"/>
    <w:rsid w:val="00C44B0E"/>
    <w:rsid w:val="00C4512D"/>
    <w:rsid w:val="00C5202B"/>
    <w:rsid w:val="00C53A1A"/>
    <w:rsid w:val="00C57DF4"/>
    <w:rsid w:val="00C636FF"/>
    <w:rsid w:val="00C81833"/>
    <w:rsid w:val="00C847FC"/>
    <w:rsid w:val="00C90671"/>
    <w:rsid w:val="00CA25FE"/>
    <w:rsid w:val="00CB4C46"/>
    <w:rsid w:val="00CC4335"/>
    <w:rsid w:val="00CD0669"/>
    <w:rsid w:val="00CD7FE3"/>
    <w:rsid w:val="00CE2F7B"/>
    <w:rsid w:val="00CF2794"/>
    <w:rsid w:val="00CF5636"/>
    <w:rsid w:val="00D1210C"/>
    <w:rsid w:val="00D31121"/>
    <w:rsid w:val="00D3363B"/>
    <w:rsid w:val="00D345B8"/>
    <w:rsid w:val="00D352A0"/>
    <w:rsid w:val="00D37BE5"/>
    <w:rsid w:val="00D4705F"/>
    <w:rsid w:val="00D50560"/>
    <w:rsid w:val="00D57B95"/>
    <w:rsid w:val="00D74224"/>
    <w:rsid w:val="00D90669"/>
    <w:rsid w:val="00DA1799"/>
    <w:rsid w:val="00DB1EA4"/>
    <w:rsid w:val="00DC1805"/>
    <w:rsid w:val="00DC1CF6"/>
    <w:rsid w:val="00DC6DE5"/>
    <w:rsid w:val="00DD2327"/>
    <w:rsid w:val="00DD382C"/>
    <w:rsid w:val="00DD3A34"/>
    <w:rsid w:val="00DD3C94"/>
    <w:rsid w:val="00DF2B44"/>
    <w:rsid w:val="00E14C35"/>
    <w:rsid w:val="00E15180"/>
    <w:rsid w:val="00E25BC8"/>
    <w:rsid w:val="00E3094A"/>
    <w:rsid w:val="00E57FBB"/>
    <w:rsid w:val="00E80B5C"/>
    <w:rsid w:val="00E95C0B"/>
    <w:rsid w:val="00EA4030"/>
    <w:rsid w:val="00EB2E94"/>
    <w:rsid w:val="00EC2620"/>
    <w:rsid w:val="00ED55AA"/>
    <w:rsid w:val="00ED5C66"/>
    <w:rsid w:val="00ED794C"/>
    <w:rsid w:val="00EE301A"/>
    <w:rsid w:val="00EE5D66"/>
    <w:rsid w:val="00EF0A42"/>
    <w:rsid w:val="00EF56A7"/>
    <w:rsid w:val="00EF6535"/>
    <w:rsid w:val="00F0615E"/>
    <w:rsid w:val="00F06688"/>
    <w:rsid w:val="00F07F10"/>
    <w:rsid w:val="00F23792"/>
    <w:rsid w:val="00F271AB"/>
    <w:rsid w:val="00F27344"/>
    <w:rsid w:val="00F27485"/>
    <w:rsid w:val="00F36D0F"/>
    <w:rsid w:val="00F37552"/>
    <w:rsid w:val="00F4499D"/>
    <w:rsid w:val="00F52226"/>
    <w:rsid w:val="00F52DE4"/>
    <w:rsid w:val="00F5428B"/>
    <w:rsid w:val="00F8248E"/>
    <w:rsid w:val="00F923D6"/>
    <w:rsid w:val="00FA2CBB"/>
    <w:rsid w:val="00FC7DAA"/>
    <w:rsid w:val="00FD6C9E"/>
    <w:rsid w:val="00FE428D"/>
    <w:rsid w:val="00FE4BB7"/>
    <w:rsid w:val="00FE6ECF"/>
    <w:rsid w:val="00FF5E0F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112C4"/>
  <w15:docId w15:val="{E0078F7B-AF1C-4CF2-A8BF-0B536DDA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orat">
    <w:name w:val="footer"/>
    <w:basedOn w:val="prastasis"/>
    <w:link w:val="PoratDiagrama"/>
    <w:uiPriority w:val="99"/>
    <w:unhideWhenUsed/>
    <w:rsid w:val="004275B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275BF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eisineinformacija.lt/anyksciai/document/607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ccd11e3a34da4079b68055918acb69e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0898-FDC9-46D2-8944-9BB28E5B1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ccd11e3a34da4079b68055918acb69e2.dot</Template>
  <TotalTime>1</TotalTime>
  <Pages>6</Pages>
  <Words>5445</Words>
  <Characters>3104</Characters>
  <Application>Microsoft Office Word</Application>
  <DocSecurity>0</DocSecurity>
  <Lines>25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ANYKŠČIŲ RAJONO SAVIVALDYBĖS TARYBA</dc:creator>
  <cp:lastModifiedBy>Taryba</cp:lastModifiedBy>
  <cp:revision>2</cp:revision>
  <cp:lastPrinted>2014-03-17T11:04:00Z</cp:lastPrinted>
  <dcterms:created xsi:type="dcterms:W3CDTF">2022-06-22T10:55:00Z</dcterms:created>
  <dcterms:modified xsi:type="dcterms:W3CDTF">2022-06-22T10:55:00Z</dcterms:modified>
  <cp:category>SPRENDIMAS</cp:category>
</cp:coreProperties>
</file>